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8ACB4" w14:textId="03017702" w:rsidR="005C3B8D" w:rsidRPr="007516B0" w:rsidRDefault="005C3B8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4E01EF75" w:rsidR="005C3B8D" w:rsidRPr="006B0A2E" w:rsidRDefault="005C3B8D" w:rsidP="005C3B8D"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6B0A2E" w:rsidRPr="00C83F69">
        <w:rPr>
          <w:i/>
          <w:iCs/>
        </w:rPr>
        <w:t xml:space="preserve">Vrednotenje </w:t>
      </w:r>
      <w:r w:rsidR="00F6752A">
        <w:rPr>
          <w:i/>
          <w:iCs/>
        </w:rPr>
        <w:t>učinkovitosti in uspešnosti programa ter vrednotenje učinka Interreg programa Slovenija-Avstrija 2021-2027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03C04370" w14:textId="77777777" w:rsidR="009D0397" w:rsidRDefault="009D0397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8"/>
          <w:szCs w:val="28"/>
        </w:rPr>
      </w:pPr>
    </w:p>
    <w:p w14:paraId="7E8D5712" w14:textId="6792BF42"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</w:p>
    <w:p w14:paraId="0F523ED5" w14:textId="77F9906C" w:rsidR="005C3B8D" w:rsidRPr="00D7758B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 xml:space="preserve">/vpišite pridobljeno stopnjo </w:t>
      </w:r>
      <w:r w:rsidRPr="00D7758B">
        <w:rPr>
          <w:i/>
          <w:sz w:val="18"/>
          <w:szCs w:val="18"/>
        </w:rPr>
        <w:t>izobrazbe/</w:t>
      </w:r>
      <w:r w:rsidR="00B83B91" w:rsidRPr="00D7758B">
        <w:rPr>
          <w:iCs/>
          <w:sz w:val="18"/>
          <w:szCs w:val="18"/>
        </w:rPr>
        <w:t xml:space="preserve">, </w:t>
      </w:r>
      <w:r w:rsidR="00B83B91" w:rsidRPr="00D7758B">
        <w:rPr>
          <w:iCs/>
        </w:rPr>
        <w:t xml:space="preserve">ki ga prijavlja </w:t>
      </w:r>
      <w:r w:rsidR="00B83B91" w:rsidRPr="00D7758B">
        <w:fldChar w:fldCharType="begin">
          <w:ffData>
            <w:name w:val="Besedilo42"/>
            <w:enabled/>
            <w:calcOnExit w:val="0"/>
            <w:textInput/>
          </w:ffData>
        </w:fldChar>
      </w:r>
      <w:r w:rsidR="00B83B91" w:rsidRPr="00D7758B">
        <w:instrText xml:space="preserve"> FORMTEXT </w:instrText>
      </w:r>
      <w:r w:rsidR="00B83B91" w:rsidRPr="00D7758B">
        <w:fldChar w:fldCharType="separate"/>
      </w:r>
      <w:r w:rsidR="00B83B91" w:rsidRPr="00D7758B">
        <w:t> </w:t>
      </w:r>
      <w:r w:rsidR="00B83B91" w:rsidRPr="00D7758B">
        <w:t> </w:t>
      </w:r>
      <w:r w:rsidR="00B83B91" w:rsidRPr="00D7758B">
        <w:t> </w:t>
      </w:r>
      <w:r w:rsidR="00B83B91" w:rsidRPr="00D7758B">
        <w:t> </w:t>
      </w:r>
      <w:r w:rsidR="00B83B91" w:rsidRPr="00D7758B">
        <w:t> </w:t>
      </w:r>
      <w:r w:rsidR="00B83B91" w:rsidRPr="00D7758B">
        <w:fldChar w:fldCharType="end"/>
      </w:r>
      <w:r w:rsidR="00B83B91" w:rsidRPr="00D7758B">
        <w:t xml:space="preserve"> </w:t>
      </w:r>
      <w:r w:rsidR="00B83B91" w:rsidRPr="00D7758B">
        <w:rPr>
          <w:i/>
          <w:sz w:val="18"/>
          <w:szCs w:val="18"/>
        </w:rPr>
        <w:t>/vpišite naziv gospodarskega subjekta/</w:t>
      </w:r>
    </w:p>
    <w:p w14:paraId="61413D6E" w14:textId="03D9A5E6" w:rsidR="005C3B8D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 w:rsidR="009B35A5">
        <w:t>Navodil gospodarskim subjektom za pripravo ponudbe</w:t>
      </w:r>
      <w:r w:rsidRPr="007516B0">
        <w:t>.</w:t>
      </w:r>
    </w:p>
    <w:p w14:paraId="6F8A3A7F" w14:textId="073DB19F" w:rsidR="00DB7466" w:rsidRDefault="00DB7466" w:rsidP="009D0397">
      <w:pPr>
        <w:tabs>
          <w:tab w:val="center" w:pos="7722"/>
          <w:tab w:val="right" w:pos="9072"/>
        </w:tabs>
        <w:spacing w:after="0"/>
      </w:pPr>
      <w:r w:rsidRPr="007249C7">
        <w:rPr>
          <w:u w:val="single"/>
        </w:rPr>
        <w:t>Znanje jezikov</w:t>
      </w:r>
      <w:r w:rsidR="00844FEA">
        <w:rPr>
          <w:rStyle w:val="Sprotnaopomba-sklic"/>
        </w:rPr>
        <w:footnoteReference w:id="1"/>
      </w:r>
      <w:r>
        <w:t xml:space="preserve"> </w:t>
      </w:r>
      <w:r w:rsidRPr="00AE3D6D">
        <w:rPr>
          <w:i/>
          <w:iCs/>
          <w:sz w:val="18"/>
          <w:szCs w:val="18"/>
        </w:rPr>
        <w:t>/spodaj pri vsakem jeziku vpišite izbrano oznako po evropski jezikovni lestvici CEFR/</w:t>
      </w:r>
      <w:r>
        <w:t>:</w:t>
      </w:r>
    </w:p>
    <w:p w14:paraId="65EC7AE5" w14:textId="0E47F3CF" w:rsidR="00DB7466" w:rsidRDefault="007249C7" w:rsidP="009D0397">
      <w:pPr>
        <w:tabs>
          <w:tab w:val="center" w:pos="7722"/>
          <w:tab w:val="right" w:pos="9072"/>
        </w:tabs>
        <w:spacing w:after="0"/>
      </w:pPr>
      <w:r>
        <w:t>Znanje slovenskega jezika (branje, govorjenje, pisanje in razumevanje):</w:t>
      </w:r>
      <w:r w:rsidR="009D0397">
        <w:t xml:space="preserve"> </w:t>
      </w:r>
      <w:r w:rsidR="009D0397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9D0397" w:rsidRPr="007516B0">
        <w:instrText xml:space="preserve"> FORMTEXT </w:instrText>
      </w:r>
      <w:r w:rsidR="009D0397" w:rsidRPr="007516B0">
        <w:fldChar w:fldCharType="separate"/>
      </w:r>
      <w:r w:rsidR="009D0397" w:rsidRPr="007516B0">
        <w:t> </w:t>
      </w:r>
      <w:r w:rsidR="009D0397" w:rsidRPr="007516B0">
        <w:t> </w:t>
      </w:r>
      <w:r w:rsidR="009D0397" w:rsidRPr="007516B0">
        <w:t> </w:t>
      </w:r>
      <w:r w:rsidR="009D0397" w:rsidRPr="007516B0">
        <w:t> </w:t>
      </w:r>
      <w:r w:rsidR="009D0397" w:rsidRPr="007516B0">
        <w:t> </w:t>
      </w:r>
      <w:r w:rsidR="009D0397" w:rsidRPr="007516B0">
        <w:fldChar w:fldCharType="end"/>
      </w:r>
    </w:p>
    <w:p w14:paraId="44C69641" w14:textId="1AB8D073" w:rsidR="007249C7" w:rsidRDefault="007249C7" w:rsidP="009D0397">
      <w:pPr>
        <w:tabs>
          <w:tab w:val="center" w:pos="7722"/>
          <w:tab w:val="right" w:pos="9072"/>
        </w:tabs>
        <w:spacing w:after="0"/>
      </w:pPr>
      <w:r>
        <w:t>Znanje nemškega jezika (branje, govorjenje, pisanje in razumevanje):</w:t>
      </w:r>
      <w:r w:rsidR="009D0397">
        <w:t xml:space="preserve"> </w:t>
      </w:r>
      <w:r w:rsidR="009D0397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9D0397" w:rsidRPr="007516B0">
        <w:instrText xml:space="preserve"> FORMTEXT </w:instrText>
      </w:r>
      <w:r w:rsidR="009D0397" w:rsidRPr="007516B0">
        <w:fldChar w:fldCharType="separate"/>
      </w:r>
      <w:r w:rsidR="009D0397" w:rsidRPr="007516B0">
        <w:t> </w:t>
      </w:r>
      <w:r w:rsidR="009D0397" w:rsidRPr="007516B0">
        <w:t> </w:t>
      </w:r>
      <w:r w:rsidR="009D0397" w:rsidRPr="007516B0">
        <w:t> </w:t>
      </w:r>
      <w:r w:rsidR="009D0397" w:rsidRPr="007516B0">
        <w:t> </w:t>
      </w:r>
      <w:r w:rsidR="009D0397" w:rsidRPr="007516B0">
        <w:t> </w:t>
      </w:r>
      <w:r w:rsidR="009D0397" w:rsidRPr="007516B0">
        <w:fldChar w:fldCharType="end"/>
      </w:r>
    </w:p>
    <w:p w14:paraId="10D67090" w14:textId="07C77C7D" w:rsidR="007249C7" w:rsidRDefault="007249C7" w:rsidP="000E3045">
      <w:pPr>
        <w:tabs>
          <w:tab w:val="center" w:pos="7722"/>
          <w:tab w:val="right" w:pos="9072"/>
        </w:tabs>
      </w:pPr>
      <w:r>
        <w:t>Znanje angleškega jezika (branje, govorjenje, pisanje in razumevanje):</w:t>
      </w:r>
      <w:r w:rsidR="009D0397">
        <w:t xml:space="preserve"> </w:t>
      </w:r>
      <w:r w:rsidR="009D0397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9D0397" w:rsidRPr="007516B0">
        <w:instrText xml:space="preserve"> FORMTEXT </w:instrText>
      </w:r>
      <w:r w:rsidR="009D0397" w:rsidRPr="007516B0">
        <w:fldChar w:fldCharType="separate"/>
      </w:r>
      <w:r w:rsidR="009D0397" w:rsidRPr="007516B0">
        <w:t> </w:t>
      </w:r>
      <w:r w:rsidR="009D0397" w:rsidRPr="007516B0">
        <w:t> </w:t>
      </w:r>
      <w:r w:rsidR="009D0397" w:rsidRPr="007516B0">
        <w:t> </w:t>
      </w:r>
      <w:r w:rsidR="009D0397" w:rsidRPr="007516B0">
        <w:t> </w:t>
      </w:r>
      <w:r w:rsidR="009D0397" w:rsidRPr="007516B0">
        <w:t> </w:t>
      </w:r>
      <w:r w:rsidR="009D0397" w:rsidRPr="007516B0">
        <w:fldChar w:fldCharType="end"/>
      </w:r>
    </w:p>
    <w:p w14:paraId="6A3D2D3B" w14:textId="3F65F036" w:rsidR="007249C7" w:rsidRPr="00935D37" w:rsidRDefault="007249C7" w:rsidP="00935D37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935D37">
        <w:rPr>
          <w:u w:val="single"/>
        </w:rPr>
        <w:t xml:space="preserve">Odlično </w:t>
      </w:r>
      <w:r w:rsidR="00881CD0" w:rsidRPr="00935D37">
        <w:rPr>
          <w:u w:val="single"/>
        </w:rPr>
        <w:t>poznavanje socio-ekonomskega stanja, čezmejnega sodelovanja, morebitnih ovir tega sodelovanj kakor tudi razvojnih možnosti programskega območja</w:t>
      </w:r>
      <w:r w:rsidR="00935D37" w:rsidRPr="00935D37">
        <w:rPr>
          <w:u w:val="single"/>
        </w:rPr>
        <w:t>:</w:t>
      </w:r>
    </w:p>
    <w:p w14:paraId="28DE5E7A" w14:textId="66A25040" w:rsidR="00935D37" w:rsidRPr="00935D37" w:rsidRDefault="00935D37" w:rsidP="000E3045">
      <w:pPr>
        <w:tabs>
          <w:tab w:val="center" w:pos="7722"/>
          <w:tab w:val="right" w:pos="9072"/>
        </w:tabs>
        <w:rPr>
          <w:i/>
          <w:iCs/>
          <w:sz w:val="20"/>
          <w:szCs w:val="20"/>
        </w:rPr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DA,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NE </w:t>
      </w:r>
      <w:r w:rsidRPr="00935D37">
        <w:rPr>
          <w:i/>
          <w:iCs/>
          <w:sz w:val="20"/>
          <w:szCs w:val="20"/>
        </w:rPr>
        <w:t>/označi</w:t>
      </w:r>
      <w:r w:rsidR="00AE1A72">
        <w:rPr>
          <w:i/>
          <w:iCs/>
          <w:sz w:val="20"/>
          <w:szCs w:val="20"/>
        </w:rPr>
        <w:t>te</w:t>
      </w:r>
      <w:r w:rsidRPr="00935D37">
        <w:rPr>
          <w:i/>
          <w:iCs/>
          <w:sz w:val="20"/>
          <w:szCs w:val="20"/>
        </w:rPr>
        <w:t xml:space="preserve"> pred »DA« ali »NE«/</w:t>
      </w:r>
    </w:p>
    <w:p w14:paraId="02298FA0" w14:textId="5107F3BE" w:rsidR="00935D37" w:rsidRPr="00E60ACF" w:rsidRDefault="00935D37" w:rsidP="00E60ACF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E60ACF">
        <w:rPr>
          <w:u w:val="single"/>
        </w:rPr>
        <w:t>Odl</w:t>
      </w:r>
      <w:r w:rsidR="00E60ACF" w:rsidRPr="00E60ACF">
        <w:rPr>
          <w:u w:val="single"/>
        </w:rPr>
        <w:t>ično poznavanje vsebin, ki jih zajemajo specifični cilji programa:</w:t>
      </w:r>
    </w:p>
    <w:p w14:paraId="66212388" w14:textId="61A37F58" w:rsidR="00E60ACF" w:rsidRPr="00AE1A72" w:rsidRDefault="00E60ACF" w:rsidP="000E3045">
      <w:pPr>
        <w:tabs>
          <w:tab w:val="center" w:pos="7722"/>
          <w:tab w:val="right" w:pos="9072"/>
        </w:tabs>
        <w:rPr>
          <w:i/>
          <w:iCs/>
          <w:sz w:val="20"/>
          <w:szCs w:val="20"/>
        </w:rPr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DA,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NE </w:t>
      </w:r>
      <w:r w:rsidRPr="00AE1A72">
        <w:rPr>
          <w:i/>
          <w:iCs/>
          <w:sz w:val="20"/>
          <w:szCs w:val="20"/>
        </w:rPr>
        <w:t>/označi</w:t>
      </w:r>
      <w:r w:rsidR="00AE1A72" w:rsidRPr="00AE1A72">
        <w:rPr>
          <w:i/>
          <w:iCs/>
          <w:sz w:val="20"/>
          <w:szCs w:val="20"/>
        </w:rPr>
        <w:t>te</w:t>
      </w:r>
      <w:r w:rsidRPr="00AE1A72">
        <w:rPr>
          <w:i/>
          <w:iCs/>
          <w:sz w:val="20"/>
          <w:szCs w:val="20"/>
        </w:rPr>
        <w:t xml:space="preserve"> pred »DA« ali »NE«/</w:t>
      </w:r>
    </w:p>
    <w:p w14:paraId="5F147160" w14:textId="32803DF8" w:rsidR="00E60ACF" w:rsidRPr="00AB1B1F" w:rsidRDefault="00E60ACF" w:rsidP="00E60ACF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>Zgoraj navedeni vodja projekta je član projektne skupine iz:</w:t>
      </w:r>
    </w:p>
    <w:p w14:paraId="3F33423F" w14:textId="64CB5AFA" w:rsidR="00E60ACF" w:rsidRPr="00AB1B1F" w:rsidRDefault="00E60ACF" w:rsidP="000E3045">
      <w:pPr>
        <w:tabs>
          <w:tab w:val="center" w:pos="7722"/>
          <w:tab w:val="right" w:pos="9072"/>
        </w:tabs>
        <w:rPr>
          <w:i/>
          <w:iCs/>
          <w:sz w:val="20"/>
          <w:szCs w:val="20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Republike Slovenije,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Republike Avstrije</w:t>
      </w:r>
      <w:r w:rsidR="00AE1A72" w:rsidRPr="00AB1B1F">
        <w:t xml:space="preserve"> </w:t>
      </w:r>
      <w:r w:rsidR="00AE1A72" w:rsidRPr="00AB1B1F">
        <w:rPr>
          <w:i/>
          <w:iCs/>
          <w:sz w:val="20"/>
          <w:szCs w:val="20"/>
        </w:rPr>
        <w:t>/</w:t>
      </w:r>
      <w:r w:rsidR="009851B3" w:rsidRPr="00AB1B1F">
        <w:rPr>
          <w:i/>
          <w:iCs/>
          <w:sz w:val="20"/>
          <w:szCs w:val="20"/>
        </w:rPr>
        <w:t>vpišite »DA« ali »NE«</w:t>
      </w:r>
      <w:r w:rsidR="0069117B" w:rsidRPr="00AB1B1F">
        <w:rPr>
          <w:i/>
          <w:iCs/>
          <w:sz w:val="20"/>
          <w:szCs w:val="20"/>
        </w:rPr>
        <w:t xml:space="preserve"> pred navedeno državo</w:t>
      </w:r>
      <w:r w:rsidR="009851B3" w:rsidRPr="00AB1B1F">
        <w:rPr>
          <w:i/>
          <w:iCs/>
          <w:sz w:val="20"/>
          <w:szCs w:val="20"/>
        </w:rPr>
        <w:t>/</w:t>
      </w:r>
    </w:p>
    <w:p w14:paraId="5265D3EE" w14:textId="77777777" w:rsidR="00093BFF" w:rsidRPr="00AB1B1F" w:rsidRDefault="00093BFF" w:rsidP="00093BFF">
      <w:pPr>
        <w:tabs>
          <w:tab w:val="left" w:pos="647"/>
          <w:tab w:val="center" w:pos="7722"/>
          <w:tab w:val="right" w:pos="9072"/>
        </w:tabs>
        <w:spacing w:after="0"/>
        <w:rPr>
          <w:sz w:val="24"/>
          <w:szCs w:val="24"/>
          <w:u w:val="single"/>
        </w:rPr>
      </w:pPr>
      <w:r w:rsidRPr="00AB1B1F">
        <w:rPr>
          <w:sz w:val="24"/>
          <w:szCs w:val="24"/>
          <w:u w:val="single"/>
        </w:rPr>
        <w:t>Delovne izkušnje:</w:t>
      </w:r>
    </w:p>
    <w:p w14:paraId="2C5C0EE0" w14:textId="7F7C4A86" w:rsidR="00093BFF" w:rsidRPr="00AB1B1F" w:rsidRDefault="00093BFF" w:rsidP="00093BFF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/vpišite številko/</w:t>
      </w:r>
      <w:r w:rsidRPr="00AB1B1F">
        <w:t xml:space="preserve"> </w:t>
      </w:r>
      <w:r w:rsidRPr="00AB1B1F">
        <w:rPr>
          <w:sz w:val="24"/>
          <w:szCs w:val="24"/>
        </w:rPr>
        <w:t xml:space="preserve"> let</w:t>
      </w:r>
      <w:r w:rsidRPr="00AB1B1F">
        <w:t>.</w:t>
      </w:r>
    </w:p>
    <w:p w14:paraId="1EDE8CD0" w14:textId="52A0AFE3" w:rsidR="005C3B8D" w:rsidRPr="00AB1B1F" w:rsidRDefault="005C3B8D" w:rsidP="00227537">
      <w:pPr>
        <w:tabs>
          <w:tab w:val="center" w:pos="7722"/>
          <w:tab w:val="right" w:pos="9072"/>
        </w:tabs>
        <w:spacing w:after="0" w:line="240" w:lineRule="auto"/>
        <w:rPr>
          <w:u w:val="single"/>
        </w:rPr>
      </w:pPr>
      <w:r w:rsidRPr="00AB1B1F">
        <w:rPr>
          <w:u w:val="single"/>
        </w:rPr>
        <w:t>Osebne reference vodje projekta</w:t>
      </w:r>
      <w:r w:rsidR="00227537" w:rsidRPr="00AB1B1F">
        <w:rPr>
          <w:u w:val="single"/>
        </w:rPr>
        <w:t xml:space="preserve"> za izpolnjevanje </w:t>
      </w:r>
      <w:r w:rsidR="00227537" w:rsidRPr="00AB1B1F">
        <w:rPr>
          <w:b/>
          <w:bCs/>
          <w:u w:val="single"/>
        </w:rPr>
        <w:t>kadrovskega pogoja</w:t>
      </w:r>
      <w:r w:rsidR="00227537" w:rsidRPr="00AB1B1F">
        <w:rPr>
          <w:u w:val="single"/>
        </w:rPr>
        <w:t xml:space="preserve"> iz točke 9.1.2 Navodil</w:t>
      </w:r>
      <w:r w:rsidR="000F047C" w:rsidRPr="00AB1B1F">
        <w:rPr>
          <w:u w:val="single"/>
        </w:rPr>
        <w:t xml:space="preserve"> gospodarskim subjektom za pripravo ponudbe</w:t>
      </w:r>
      <w:r w:rsidRPr="00AB1B1F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AB1B1F" w14:paraId="1E91781F" w14:textId="77777777" w:rsidTr="00CF5EB7">
        <w:tc>
          <w:tcPr>
            <w:tcW w:w="1784" w:type="dxa"/>
          </w:tcPr>
          <w:p w14:paraId="5ACCD7F6" w14:textId="721B7A88" w:rsidR="005C3B8D" w:rsidRPr="00AB1B1F" w:rsidRDefault="005C3B8D" w:rsidP="00440EE5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Naziv referenčnega posla v zvezi z </w:t>
            </w:r>
            <w:r w:rsidR="00F63C82" w:rsidRPr="00AB1B1F">
              <w:rPr>
                <w:b/>
                <w:sz w:val="20"/>
                <w:szCs w:val="20"/>
              </w:rPr>
              <w:t xml:space="preserve">izkušnjami s področja </w:t>
            </w:r>
            <w:r w:rsidR="00440EE5" w:rsidRPr="00AB1B1F">
              <w:rPr>
                <w:b/>
                <w:sz w:val="20"/>
                <w:szCs w:val="20"/>
              </w:rPr>
              <w:t xml:space="preserve">priprave analiz, študij, strategij programov in/ali vrednotenj programov </w:t>
            </w:r>
            <w:r w:rsidR="00F63C82" w:rsidRPr="00AB1B1F">
              <w:rPr>
                <w:b/>
                <w:sz w:val="20"/>
                <w:szCs w:val="20"/>
              </w:rPr>
              <w:lastRenderedPageBreak/>
              <w:t>evropske kohezijske politike (aktivnosti financirane iz Evropskega sklada za regionalni razvoj ali Evropskega socialnega sklada ali Kohezijskega sklada)</w:t>
            </w:r>
            <w:r w:rsidRPr="00AB1B1F">
              <w:rPr>
                <w:b/>
                <w:sz w:val="20"/>
                <w:szCs w:val="20"/>
              </w:rPr>
              <w:t xml:space="preserve"> s pogodbeno v</w:t>
            </w:r>
            <w:r w:rsidR="00B123A9" w:rsidRPr="00AB1B1F">
              <w:rPr>
                <w:b/>
                <w:sz w:val="20"/>
                <w:szCs w:val="20"/>
              </w:rPr>
              <w:t xml:space="preserve">rednostjo vsaj </w:t>
            </w:r>
            <w:r w:rsidR="00F63C82" w:rsidRPr="00AB1B1F">
              <w:rPr>
                <w:b/>
                <w:sz w:val="20"/>
                <w:szCs w:val="20"/>
              </w:rPr>
              <w:t>20</w:t>
            </w:r>
            <w:r w:rsidR="00B123A9" w:rsidRPr="00AB1B1F">
              <w:rPr>
                <w:b/>
                <w:sz w:val="20"/>
                <w:szCs w:val="20"/>
              </w:rPr>
              <w:t>.000,00 EUR brez DDV v zadnjih 10</w:t>
            </w:r>
            <w:r w:rsidRPr="00AB1B1F">
              <w:rPr>
                <w:b/>
                <w:sz w:val="20"/>
                <w:szCs w:val="20"/>
              </w:rPr>
              <w:t xml:space="preserve"> letih pred</w:t>
            </w:r>
            <w:r w:rsidR="00F349BB" w:rsidRPr="00AB1B1F">
              <w:rPr>
                <w:b/>
                <w:sz w:val="20"/>
                <w:szCs w:val="20"/>
              </w:rPr>
              <w:t xml:space="preserve"> </w:t>
            </w:r>
            <w:r w:rsidR="000706F0" w:rsidRPr="00AB1B1F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5" w:type="dxa"/>
          </w:tcPr>
          <w:p w14:paraId="7F85CE62" w14:textId="77777777" w:rsidR="005C3B8D" w:rsidRPr="00AB1B1F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lastRenderedPageBreak/>
              <w:t>Naziv naročnika</w:t>
            </w:r>
          </w:p>
        </w:tc>
        <w:tc>
          <w:tcPr>
            <w:tcW w:w="1755" w:type="dxa"/>
          </w:tcPr>
          <w:p w14:paraId="4B4B7385" w14:textId="77777777" w:rsidR="005C3B8D" w:rsidRPr="00AB1B1F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</w:tcPr>
          <w:p w14:paraId="289BA124" w14:textId="77777777" w:rsidR="005C3B8D" w:rsidRPr="00AB1B1F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</w:tcPr>
          <w:p w14:paraId="7581A429" w14:textId="77777777" w:rsidR="005C3B8D" w:rsidRPr="00AB1B1F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AB1B1F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AB1B1F" w14:paraId="417C413E" w14:textId="77777777" w:rsidTr="00CF5EB7">
        <w:tc>
          <w:tcPr>
            <w:tcW w:w="1784" w:type="dxa"/>
          </w:tcPr>
          <w:p w14:paraId="4DBA0EC8" w14:textId="77777777" w:rsidR="005C3B8D" w:rsidRPr="00AB1B1F" w:rsidRDefault="005C3B8D" w:rsidP="00F754E6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555" w:type="dxa"/>
          </w:tcPr>
          <w:p w14:paraId="75D60078" w14:textId="77777777" w:rsidR="005C3B8D" w:rsidRPr="00AB1B1F" w:rsidRDefault="005C3B8D" w:rsidP="00F754E6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2DDCF86D" w14:textId="77777777" w:rsidR="005C3B8D" w:rsidRPr="00AB1B1F" w:rsidRDefault="005C3B8D" w:rsidP="00F754E6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113338C1" w14:textId="77777777" w:rsidR="005C3B8D" w:rsidRPr="00AB1B1F" w:rsidRDefault="005C3B8D" w:rsidP="00F754E6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639" w:type="dxa"/>
          </w:tcPr>
          <w:p w14:paraId="7514FEB4" w14:textId="77777777" w:rsidR="005C3B8D" w:rsidRPr="00AB1B1F" w:rsidRDefault="005C3B8D" w:rsidP="00F754E6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</w:tr>
    </w:tbl>
    <w:p w14:paraId="7AFD9613" w14:textId="77777777" w:rsidR="005C3B8D" w:rsidRPr="00AB1B1F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373CDE2B" w14:textId="77777777" w:rsidR="00044084" w:rsidRPr="00D87752" w:rsidRDefault="00044084" w:rsidP="00044084">
      <w:pPr>
        <w:tabs>
          <w:tab w:val="center" w:pos="7722"/>
          <w:tab w:val="right" w:pos="9072"/>
        </w:tabs>
        <w:rPr>
          <w:b/>
        </w:rPr>
      </w:pPr>
      <w:r w:rsidRPr="00D87752">
        <w:rPr>
          <w:b/>
        </w:rPr>
        <w:t>V zgornji razpredelnici navedena:</w:t>
      </w:r>
    </w:p>
    <w:p w14:paraId="3523F056" w14:textId="0D47C032" w:rsidR="00044084" w:rsidRPr="00D87752" w:rsidRDefault="00044084" w:rsidP="00044084">
      <w:pPr>
        <w:pStyle w:val="Odstavekseznama"/>
        <w:numPr>
          <w:ilvl w:val="0"/>
          <w:numId w:val="33"/>
        </w:numPr>
        <w:tabs>
          <w:tab w:val="center" w:pos="7722"/>
          <w:tab w:val="right" w:pos="9072"/>
        </w:tabs>
        <w:jc w:val="both"/>
        <w:rPr>
          <w:rFonts w:ascii="Calibri" w:hAnsi="Calibri" w:cs="Calibri"/>
          <w:b/>
          <w:sz w:val="22"/>
          <w:szCs w:val="22"/>
        </w:rPr>
      </w:pPr>
      <w:r w:rsidRPr="00D87752">
        <w:rPr>
          <w:rFonts w:ascii="Calibri" w:hAnsi="Calibri" w:cs="Calibri"/>
          <w:b/>
          <w:sz w:val="22"/>
          <w:szCs w:val="22"/>
        </w:rPr>
        <w:t xml:space="preserve">prva referenca vpisana v prvo vrstico, se nanaša na kadrovski </w:t>
      </w:r>
      <w:r w:rsidRPr="00D87752">
        <w:rPr>
          <w:rFonts w:ascii="Calibri" w:hAnsi="Calibri" w:cs="Calibri"/>
          <w:b/>
          <w:sz w:val="22"/>
          <w:szCs w:val="22"/>
          <w:u w:val="single"/>
        </w:rPr>
        <w:t>pogoj</w:t>
      </w:r>
      <w:r w:rsidRPr="00D87752">
        <w:rPr>
          <w:rFonts w:ascii="Calibri" w:hAnsi="Calibri" w:cs="Calibri"/>
          <w:b/>
          <w:sz w:val="22"/>
          <w:szCs w:val="22"/>
        </w:rPr>
        <w:t xml:space="preserve"> iz točke 9.1.2 Navodil</w:t>
      </w:r>
      <w:r w:rsidR="000F047C" w:rsidRPr="00D87752">
        <w:rPr>
          <w:rFonts w:ascii="Calibri" w:hAnsi="Calibri" w:cs="Calibri"/>
          <w:b/>
          <w:sz w:val="22"/>
          <w:szCs w:val="22"/>
        </w:rPr>
        <w:t xml:space="preserve"> gospodarskim subjektom za pripravo ponudbe</w:t>
      </w:r>
      <w:r w:rsidRPr="00D87752">
        <w:rPr>
          <w:rFonts w:ascii="Calibri" w:hAnsi="Calibri" w:cs="Calibri"/>
          <w:b/>
          <w:sz w:val="22"/>
          <w:szCs w:val="22"/>
        </w:rPr>
        <w:t xml:space="preserve">. </w:t>
      </w:r>
    </w:p>
    <w:p w14:paraId="60EB2024" w14:textId="77777777" w:rsidR="00044084" w:rsidRPr="00D87752" w:rsidRDefault="00044084" w:rsidP="005C3B8D">
      <w:pPr>
        <w:tabs>
          <w:tab w:val="center" w:pos="7722"/>
          <w:tab w:val="right" w:pos="9072"/>
        </w:tabs>
        <w:jc w:val="left"/>
        <w:rPr>
          <w:b/>
        </w:rPr>
      </w:pPr>
    </w:p>
    <w:p w14:paraId="766AB232" w14:textId="46F124CA" w:rsidR="00300372" w:rsidRPr="00AB1B1F" w:rsidRDefault="00300372" w:rsidP="00300372">
      <w:pPr>
        <w:tabs>
          <w:tab w:val="center" w:pos="7722"/>
          <w:tab w:val="right" w:pos="9072"/>
        </w:tabs>
        <w:spacing w:after="0" w:line="240" w:lineRule="auto"/>
        <w:rPr>
          <w:u w:val="single"/>
        </w:rPr>
      </w:pPr>
      <w:r w:rsidRPr="00AB1B1F">
        <w:rPr>
          <w:u w:val="single"/>
        </w:rPr>
        <w:t xml:space="preserve">Osebne reference vodje projekta za izpolnjevanje </w:t>
      </w:r>
      <w:r w:rsidRPr="00AB1B1F">
        <w:rPr>
          <w:b/>
          <w:bCs/>
          <w:u w:val="single"/>
        </w:rPr>
        <w:t>merila</w:t>
      </w:r>
      <w:r w:rsidRPr="00AB1B1F">
        <w:rPr>
          <w:u w:val="single"/>
        </w:rPr>
        <w:t xml:space="preserve"> iz podtočke 2 točke 10 Navodil</w:t>
      </w:r>
      <w:r w:rsidR="000F047C" w:rsidRPr="00AB1B1F">
        <w:rPr>
          <w:u w:val="single"/>
        </w:rPr>
        <w:t xml:space="preserve"> gospodarskim subjektom za pripravo ponudbe</w:t>
      </w:r>
      <w:r w:rsidRPr="00AB1B1F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300372" w:rsidRPr="00AB1B1F" w14:paraId="1238C871" w14:textId="77777777" w:rsidTr="00CF3299">
        <w:tc>
          <w:tcPr>
            <w:tcW w:w="1784" w:type="dxa"/>
          </w:tcPr>
          <w:p w14:paraId="76432A3D" w14:textId="0F55CC19" w:rsidR="00300372" w:rsidRPr="00AB1B1F" w:rsidRDefault="00300372" w:rsidP="00CF329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Naziv referenčnega posla v zvezi z izkušnjami s področja priprave vrednotenj programov evropske kohezijske politike (aktivnosti financirane iz Evropskega sklada za regionalni razvoj ali Evropskega socialnega sklada ali Kohezijskega </w:t>
            </w:r>
            <w:r w:rsidRPr="00AB1B1F">
              <w:rPr>
                <w:b/>
                <w:sz w:val="20"/>
                <w:szCs w:val="20"/>
              </w:rPr>
              <w:lastRenderedPageBreak/>
              <w:t>sklada) v zadnjih 10 letih pred datumom objave tega javnega naročila na portalu javnih naročil</w:t>
            </w:r>
          </w:p>
        </w:tc>
        <w:tc>
          <w:tcPr>
            <w:tcW w:w="1555" w:type="dxa"/>
          </w:tcPr>
          <w:p w14:paraId="09B84C97" w14:textId="77777777" w:rsidR="00300372" w:rsidRPr="00AB1B1F" w:rsidRDefault="00300372" w:rsidP="00CF329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lastRenderedPageBreak/>
              <w:t>Naziv naročnika</w:t>
            </w:r>
          </w:p>
        </w:tc>
        <w:tc>
          <w:tcPr>
            <w:tcW w:w="1755" w:type="dxa"/>
          </w:tcPr>
          <w:p w14:paraId="7E5EFC04" w14:textId="77777777" w:rsidR="00300372" w:rsidRPr="00AB1B1F" w:rsidRDefault="00300372" w:rsidP="00CF329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</w:tcPr>
          <w:p w14:paraId="1CF72A61" w14:textId="77777777" w:rsidR="00300372" w:rsidRPr="00AB1B1F" w:rsidRDefault="00300372" w:rsidP="00CF329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</w:tcPr>
          <w:p w14:paraId="512187B4" w14:textId="77777777" w:rsidR="00300372" w:rsidRPr="00AB1B1F" w:rsidRDefault="00300372" w:rsidP="00CF3299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Pogodbena vrednost </w:t>
            </w:r>
          </w:p>
          <w:p w14:paraId="0E5FF4A3" w14:textId="77777777" w:rsidR="00300372" w:rsidRPr="00AB1B1F" w:rsidRDefault="00300372" w:rsidP="00CF329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(v EUR brez DDV)</w:t>
            </w:r>
          </w:p>
        </w:tc>
      </w:tr>
      <w:tr w:rsidR="00300372" w:rsidRPr="00AB1B1F" w14:paraId="59309541" w14:textId="77777777" w:rsidTr="00CF3299">
        <w:tc>
          <w:tcPr>
            <w:tcW w:w="1784" w:type="dxa"/>
          </w:tcPr>
          <w:p w14:paraId="276E4582" w14:textId="77777777" w:rsidR="00300372" w:rsidRPr="00AB1B1F" w:rsidRDefault="00300372" w:rsidP="00CF329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555" w:type="dxa"/>
          </w:tcPr>
          <w:p w14:paraId="4C6D5761" w14:textId="77777777" w:rsidR="00300372" w:rsidRPr="00AB1B1F" w:rsidRDefault="00300372" w:rsidP="00CF329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19BE0533" w14:textId="77777777" w:rsidR="00300372" w:rsidRPr="00AB1B1F" w:rsidRDefault="00300372" w:rsidP="00CF329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29DA2AA7" w14:textId="77777777" w:rsidR="00300372" w:rsidRPr="00AB1B1F" w:rsidRDefault="00300372" w:rsidP="00CF329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639" w:type="dxa"/>
          </w:tcPr>
          <w:p w14:paraId="31A31A31" w14:textId="77777777" w:rsidR="00300372" w:rsidRPr="00AB1B1F" w:rsidRDefault="00300372" w:rsidP="00CF329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</w:tr>
      <w:tr w:rsidR="00DE4B4B" w:rsidRPr="00AB1B1F" w14:paraId="36A1A2CD" w14:textId="77777777" w:rsidTr="00CF3299">
        <w:tc>
          <w:tcPr>
            <w:tcW w:w="1784" w:type="dxa"/>
          </w:tcPr>
          <w:p w14:paraId="252CA7ED" w14:textId="2F760E01" w:rsidR="00DE4B4B" w:rsidRPr="00AB1B1F" w:rsidRDefault="00DE4B4B" w:rsidP="00DE4B4B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555" w:type="dxa"/>
          </w:tcPr>
          <w:p w14:paraId="3D32E7AB" w14:textId="5F040ABD" w:rsidR="00DE4B4B" w:rsidRPr="00AB1B1F" w:rsidRDefault="00DE4B4B" w:rsidP="00DE4B4B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64EE6A47" w14:textId="391CCE5A" w:rsidR="00DE4B4B" w:rsidRPr="00AB1B1F" w:rsidRDefault="00DE4B4B" w:rsidP="00DE4B4B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297019DC" w14:textId="2125166F" w:rsidR="00DE4B4B" w:rsidRPr="00AB1B1F" w:rsidRDefault="00DE4B4B" w:rsidP="00DE4B4B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639" w:type="dxa"/>
          </w:tcPr>
          <w:p w14:paraId="4C9CCE42" w14:textId="26DA5B98" w:rsidR="00DE4B4B" w:rsidRPr="00AB1B1F" w:rsidRDefault="00DE4B4B" w:rsidP="00DE4B4B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</w:tr>
    </w:tbl>
    <w:p w14:paraId="3FFF78E4" w14:textId="77777777" w:rsidR="00300372" w:rsidRPr="00AB1B1F" w:rsidRDefault="00300372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35BFA9D3" w14:textId="77777777" w:rsidR="00A740C6" w:rsidRPr="00D87752" w:rsidRDefault="0086077B" w:rsidP="004133A2">
      <w:pPr>
        <w:tabs>
          <w:tab w:val="center" w:pos="7722"/>
          <w:tab w:val="right" w:pos="9072"/>
        </w:tabs>
        <w:rPr>
          <w:b/>
        </w:rPr>
      </w:pPr>
      <w:r w:rsidRPr="00D87752">
        <w:rPr>
          <w:b/>
        </w:rPr>
        <w:t>V zgornji razpredelnici navedena</w:t>
      </w:r>
      <w:r w:rsidR="00A740C6" w:rsidRPr="00D87752">
        <w:rPr>
          <w:b/>
        </w:rPr>
        <w:t>:</w:t>
      </w:r>
    </w:p>
    <w:p w14:paraId="20416A32" w14:textId="4EE1E1AF" w:rsidR="00A740C6" w:rsidRPr="00D87752" w:rsidRDefault="00044084" w:rsidP="004133A2">
      <w:pPr>
        <w:pStyle w:val="Odstavekseznama"/>
        <w:numPr>
          <w:ilvl w:val="0"/>
          <w:numId w:val="33"/>
        </w:numPr>
        <w:tabs>
          <w:tab w:val="center" w:pos="7722"/>
          <w:tab w:val="right" w:pos="9072"/>
        </w:tabs>
        <w:jc w:val="both"/>
        <w:rPr>
          <w:rFonts w:ascii="Calibri" w:hAnsi="Calibri" w:cs="Calibri"/>
          <w:b/>
          <w:sz w:val="22"/>
          <w:szCs w:val="22"/>
        </w:rPr>
      </w:pPr>
      <w:r w:rsidRPr="00D87752">
        <w:rPr>
          <w:rFonts w:ascii="Calibri" w:hAnsi="Calibri" w:cs="Calibri"/>
          <w:b/>
          <w:sz w:val="22"/>
          <w:szCs w:val="22"/>
        </w:rPr>
        <w:t>prva</w:t>
      </w:r>
      <w:r w:rsidR="008206B4" w:rsidRPr="00D87752">
        <w:rPr>
          <w:rFonts w:ascii="Calibri" w:hAnsi="Calibri" w:cs="Calibri"/>
          <w:b/>
          <w:sz w:val="22"/>
          <w:szCs w:val="22"/>
        </w:rPr>
        <w:t xml:space="preserve"> referenca vpisana v </w:t>
      </w:r>
      <w:r w:rsidRPr="00D87752">
        <w:rPr>
          <w:rFonts w:ascii="Calibri" w:hAnsi="Calibri" w:cs="Calibri"/>
          <w:b/>
          <w:sz w:val="22"/>
          <w:szCs w:val="22"/>
        </w:rPr>
        <w:t>prvo</w:t>
      </w:r>
      <w:r w:rsidR="008206B4" w:rsidRPr="00D87752">
        <w:rPr>
          <w:rFonts w:ascii="Calibri" w:hAnsi="Calibri" w:cs="Calibri"/>
          <w:b/>
          <w:sz w:val="22"/>
          <w:szCs w:val="22"/>
        </w:rPr>
        <w:t xml:space="preserve"> vrstico, se nanaša na izpolnjevanje </w:t>
      </w:r>
      <w:r w:rsidR="008206B4" w:rsidRPr="00D87752">
        <w:rPr>
          <w:rFonts w:ascii="Calibri" w:hAnsi="Calibri" w:cs="Calibri"/>
          <w:b/>
          <w:sz w:val="22"/>
          <w:szCs w:val="22"/>
          <w:u w:val="single"/>
        </w:rPr>
        <w:t>merila</w:t>
      </w:r>
      <w:r w:rsidR="00A740C6" w:rsidRPr="00D87752">
        <w:rPr>
          <w:rFonts w:ascii="Calibri" w:hAnsi="Calibri" w:cs="Calibri"/>
          <w:b/>
          <w:sz w:val="22"/>
          <w:szCs w:val="22"/>
          <w:u w:val="single"/>
        </w:rPr>
        <w:t xml:space="preserve"> iz podtočke 2</w:t>
      </w:r>
      <w:r w:rsidR="00A740C6" w:rsidRPr="00D87752">
        <w:rPr>
          <w:rFonts w:ascii="Calibri" w:hAnsi="Calibri" w:cs="Calibri"/>
          <w:b/>
          <w:sz w:val="22"/>
          <w:szCs w:val="22"/>
        </w:rPr>
        <w:t xml:space="preserve"> točke 10 Navodil</w:t>
      </w:r>
      <w:r w:rsidR="000F047C" w:rsidRPr="00D87752">
        <w:rPr>
          <w:rFonts w:ascii="Calibri" w:hAnsi="Calibri" w:cs="Calibri"/>
          <w:b/>
          <w:sz w:val="22"/>
          <w:szCs w:val="22"/>
        </w:rPr>
        <w:t xml:space="preserve"> gospodarskim subjektom za pripravo ponudbe</w:t>
      </w:r>
      <w:r w:rsidR="00A740C6" w:rsidRPr="00D87752">
        <w:rPr>
          <w:rFonts w:ascii="Calibri" w:hAnsi="Calibri" w:cs="Calibri"/>
          <w:b/>
          <w:sz w:val="22"/>
          <w:szCs w:val="22"/>
        </w:rPr>
        <w:t>,</w:t>
      </w:r>
      <w:r w:rsidR="008206B4" w:rsidRPr="00D87752">
        <w:rPr>
          <w:rFonts w:ascii="Calibri" w:hAnsi="Calibri" w:cs="Calibri"/>
          <w:b/>
          <w:sz w:val="22"/>
          <w:szCs w:val="22"/>
        </w:rPr>
        <w:t xml:space="preserve"> v kolikor bo ponudnik uveljavljal navedeno merilo.</w:t>
      </w:r>
    </w:p>
    <w:p w14:paraId="4FB9496F" w14:textId="5AB95F7A" w:rsidR="0022396A" w:rsidRPr="00D87752" w:rsidRDefault="00044084" w:rsidP="0028251C">
      <w:pPr>
        <w:pStyle w:val="Odstavekseznama"/>
        <w:numPr>
          <w:ilvl w:val="0"/>
          <w:numId w:val="33"/>
        </w:numPr>
        <w:tabs>
          <w:tab w:val="center" w:pos="7722"/>
          <w:tab w:val="right" w:pos="9072"/>
        </w:tabs>
        <w:spacing w:line="240" w:lineRule="auto"/>
        <w:ind w:left="777" w:hanging="357"/>
        <w:jc w:val="both"/>
        <w:rPr>
          <w:rFonts w:ascii="Calibri" w:hAnsi="Calibri" w:cs="Calibri"/>
          <w:b/>
          <w:sz w:val="22"/>
          <w:szCs w:val="22"/>
        </w:rPr>
      </w:pPr>
      <w:r w:rsidRPr="00D87752">
        <w:rPr>
          <w:rFonts w:ascii="Calibri" w:hAnsi="Calibri" w:cs="Calibri"/>
          <w:b/>
          <w:sz w:val="22"/>
          <w:szCs w:val="22"/>
        </w:rPr>
        <w:t>druga</w:t>
      </w:r>
      <w:r w:rsidR="0022396A" w:rsidRPr="00D87752">
        <w:rPr>
          <w:rFonts w:ascii="Calibri" w:hAnsi="Calibri" w:cs="Calibri"/>
          <w:b/>
          <w:sz w:val="22"/>
          <w:szCs w:val="22"/>
        </w:rPr>
        <w:t xml:space="preserve"> referenca vpisana v </w:t>
      </w:r>
      <w:r w:rsidRPr="00D87752">
        <w:rPr>
          <w:rFonts w:ascii="Calibri" w:hAnsi="Calibri" w:cs="Calibri"/>
          <w:b/>
          <w:sz w:val="22"/>
          <w:szCs w:val="22"/>
        </w:rPr>
        <w:t>drugo</w:t>
      </w:r>
      <w:r w:rsidR="0022396A" w:rsidRPr="00D87752">
        <w:rPr>
          <w:rFonts w:ascii="Calibri" w:hAnsi="Calibri" w:cs="Calibri"/>
          <w:b/>
          <w:sz w:val="22"/>
          <w:szCs w:val="22"/>
        </w:rPr>
        <w:t xml:space="preserve"> vrstico, se nanaša na izpolnjevanje </w:t>
      </w:r>
      <w:r w:rsidR="0022396A" w:rsidRPr="00D87752">
        <w:rPr>
          <w:rFonts w:ascii="Calibri" w:hAnsi="Calibri" w:cs="Calibri"/>
          <w:b/>
          <w:sz w:val="22"/>
          <w:szCs w:val="22"/>
          <w:u w:val="single"/>
        </w:rPr>
        <w:t>merila iz podtočke 2</w:t>
      </w:r>
      <w:r w:rsidR="0022396A" w:rsidRPr="00D87752">
        <w:rPr>
          <w:rFonts w:ascii="Calibri" w:hAnsi="Calibri" w:cs="Calibri"/>
          <w:b/>
          <w:sz w:val="22"/>
          <w:szCs w:val="22"/>
        </w:rPr>
        <w:t xml:space="preserve"> točke 10 Navodil</w:t>
      </w:r>
      <w:r w:rsidR="000F047C" w:rsidRPr="00D87752">
        <w:rPr>
          <w:rFonts w:ascii="Calibri" w:hAnsi="Calibri" w:cs="Calibri"/>
          <w:b/>
          <w:sz w:val="22"/>
          <w:szCs w:val="22"/>
        </w:rPr>
        <w:t xml:space="preserve"> gospodarskim subjektom za pripravo ponudbe</w:t>
      </w:r>
      <w:r w:rsidR="0022396A" w:rsidRPr="00D87752">
        <w:rPr>
          <w:rFonts w:ascii="Calibri" w:hAnsi="Calibri" w:cs="Calibri"/>
          <w:b/>
          <w:sz w:val="22"/>
          <w:szCs w:val="22"/>
        </w:rPr>
        <w:t>, v kolikor bo ponudnik uveljavljal navedeno merilo.</w:t>
      </w:r>
    </w:p>
    <w:p w14:paraId="70C4C03C" w14:textId="77777777" w:rsidR="00EF2705" w:rsidRPr="00AB1B1F" w:rsidRDefault="00EF2705" w:rsidP="00EF2705">
      <w:pPr>
        <w:pStyle w:val="Odstavekseznama"/>
        <w:tabs>
          <w:tab w:val="center" w:pos="7722"/>
          <w:tab w:val="right" w:pos="9072"/>
        </w:tabs>
        <w:spacing w:line="240" w:lineRule="auto"/>
        <w:ind w:left="777"/>
        <w:jc w:val="both"/>
        <w:rPr>
          <w:rFonts w:ascii="Calibri" w:hAnsi="Calibri" w:cs="Calibri"/>
          <w:b/>
          <w:sz w:val="24"/>
        </w:rPr>
      </w:pPr>
    </w:p>
    <w:p w14:paraId="783E6D66" w14:textId="70856D04" w:rsidR="00B12BF7" w:rsidRPr="00AB1B1F" w:rsidRDefault="00447E98" w:rsidP="0022396A">
      <w:pPr>
        <w:tabs>
          <w:tab w:val="left" w:pos="647"/>
          <w:tab w:val="center" w:pos="7722"/>
          <w:tab w:val="right" w:pos="9072"/>
        </w:tabs>
      </w:pPr>
      <w:r w:rsidRPr="00AB1B1F">
        <w:t>Imenovani vodja projekta</w:t>
      </w:r>
      <w:r w:rsidR="00A632AC" w:rsidRPr="00AB1B1F">
        <w:t>, ki je naveden na tem obrazcu,</w:t>
      </w:r>
      <w:r w:rsidRPr="00AB1B1F">
        <w:t xml:space="preserve"> ni </w:t>
      </w:r>
      <w:r w:rsidR="00B12BF7" w:rsidRPr="00AB1B1F">
        <w:t>vrednotil specifičnega cilja programa, v kolikor je sodeloval pri izvedbi projekta tega specifičnega cilja pri vodilnem partnerju / projektnem partnerju.</w:t>
      </w:r>
      <w:r w:rsidR="00C11AD4" w:rsidRPr="00AB1B1F">
        <w:t xml:space="preserve"> Prav tako i</w:t>
      </w:r>
      <w:r w:rsidR="003323A4" w:rsidRPr="00AB1B1F">
        <w:t>menovani vodja projekta ni sodeloval pri pripravi Interreg programa SI-AT 2021-2027.</w:t>
      </w:r>
    </w:p>
    <w:p w14:paraId="79F1FA9B" w14:textId="77777777" w:rsidR="00B12BF7" w:rsidRPr="00AB1B1F" w:rsidRDefault="00B12BF7" w:rsidP="005C3B8D">
      <w:pPr>
        <w:tabs>
          <w:tab w:val="left" w:pos="647"/>
          <w:tab w:val="center" w:pos="7722"/>
          <w:tab w:val="right" w:pos="9072"/>
        </w:tabs>
      </w:pPr>
    </w:p>
    <w:p w14:paraId="021A5173" w14:textId="77777777" w:rsidR="00C11AD4" w:rsidRPr="00AB1B1F" w:rsidRDefault="00C11AD4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5606F63A" w14:textId="77777777" w:rsidR="00044084" w:rsidRPr="00AB1B1F" w:rsidRDefault="00044084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5EBEF6DD" w14:textId="77777777" w:rsidR="00044084" w:rsidRPr="00AB1B1F" w:rsidRDefault="00044084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3BD3653D" w14:textId="77777777" w:rsidR="00044084" w:rsidRPr="00AB1B1F" w:rsidRDefault="00044084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1BC7DEFC" w14:textId="77777777" w:rsidR="00044084" w:rsidRPr="00AB1B1F" w:rsidRDefault="00044084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7C616F85" w14:textId="77777777" w:rsidR="00044084" w:rsidRDefault="00044084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6BE3408A" w14:textId="77777777" w:rsidR="0097721C" w:rsidRDefault="0097721C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30FCB4D2" w14:textId="77777777" w:rsidR="0097721C" w:rsidRPr="00AB1B1F" w:rsidRDefault="0097721C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3F8877F7" w14:textId="77777777" w:rsidR="00044084" w:rsidRPr="00AB1B1F" w:rsidRDefault="00044084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4B42AAEA" w14:textId="77777777" w:rsidR="00044084" w:rsidRPr="00AB1B1F" w:rsidRDefault="00044084" w:rsidP="005C3B8D">
      <w:pPr>
        <w:tabs>
          <w:tab w:val="center" w:pos="7722"/>
          <w:tab w:val="right" w:pos="9072"/>
        </w:tabs>
        <w:jc w:val="left"/>
        <w:rPr>
          <w:b/>
          <w:sz w:val="28"/>
          <w:szCs w:val="28"/>
        </w:rPr>
      </w:pPr>
    </w:p>
    <w:p w14:paraId="7AE6C490" w14:textId="59B56077" w:rsidR="005C3B8D" w:rsidRPr="00AB1B1F" w:rsidRDefault="006650F6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AB1B1F">
        <w:rPr>
          <w:b/>
          <w:sz w:val="28"/>
          <w:szCs w:val="28"/>
        </w:rPr>
        <w:lastRenderedPageBreak/>
        <w:t>S</w:t>
      </w:r>
      <w:r w:rsidR="005C3B8D" w:rsidRPr="00AB1B1F">
        <w:rPr>
          <w:b/>
          <w:sz w:val="28"/>
          <w:szCs w:val="28"/>
        </w:rPr>
        <w:t>trokovnjak</w:t>
      </w:r>
      <w:r w:rsidR="0056589E" w:rsidRPr="00AB1B1F">
        <w:rPr>
          <w:b/>
          <w:sz w:val="24"/>
          <w:szCs w:val="24"/>
        </w:rPr>
        <w:t xml:space="preserve"> </w:t>
      </w:r>
    </w:p>
    <w:p w14:paraId="020FB51D" w14:textId="4E079FC5" w:rsidR="005C3B8D" w:rsidRPr="00AB1B1F" w:rsidRDefault="005C3B8D" w:rsidP="005C3B8D">
      <w:pPr>
        <w:tabs>
          <w:tab w:val="center" w:pos="7722"/>
          <w:tab w:val="right" w:pos="9072"/>
        </w:tabs>
        <w:jc w:val="left"/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ime in priimek/</w:t>
      </w:r>
      <w:r w:rsidRPr="00AB1B1F">
        <w:t xml:space="preserve">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/vpiši</w:t>
      </w:r>
      <w:r w:rsidR="008D71A6" w:rsidRPr="00AB1B1F">
        <w:rPr>
          <w:i/>
          <w:sz w:val="18"/>
          <w:szCs w:val="18"/>
        </w:rPr>
        <w:t>te</w:t>
      </w:r>
      <w:r w:rsidRPr="00AB1B1F">
        <w:rPr>
          <w:i/>
          <w:sz w:val="18"/>
          <w:szCs w:val="18"/>
        </w:rPr>
        <w:t xml:space="preserve"> pridobljeno stopnjo izobrazbe/</w:t>
      </w:r>
      <w:r w:rsidR="00646D35" w:rsidRPr="00AB1B1F">
        <w:rPr>
          <w:i/>
          <w:sz w:val="18"/>
          <w:szCs w:val="18"/>
        </w:rPr>
        <w:t xml:space="preserve">, </w:t>
      </w:r>
      <w:r w:rsidR="00646D35" w:rsidRPr="00AB1B1F">
        <w:rPr>
          <w:iCs/>
        </w:rPr>
        <w:t xml:space="preserve">ki ga prijavlja </w:t>
      </w:r>
      <w:r w:rsidR="00646D35"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="00646D35" w:rsidRPr="00AB1B1F">
        <w:instrText xml:space="preserve"> FORMTEXT </w:instrText>
      </w:r>
      <w:r w:rsidR="00646D35" w:rsidRPr="00AB1B1F">
        <w:fldChar w:fldCharType="separate"/>
      </w:r>
      <w:r w:rsidR="00646D35" w:rsidRPr="00AB1B1F">
        <w:t> </w:t>
      </w:r>
      <w:r w:rsidR="00646D35" w:rsidRPr="00AB1B1F">
        <w:t> </w:t>
      </w:r>
      <w:r w:rsidR="00646D35" w:rsidRPr="00AB1B1F">
        <w:t> </w:t>
      </w:r>
      <w:r w:rsidR="00646D35" w:rsidRPr="00AB1B1F">
        <w:t> </w:t>
      </w:r>
      <w:r w:rsidR="00646D35" w:rsidRPr="00AB1B1F">
        <w:t> </w:t>
      </w:r>
      <w:r w:rsidR="00646D35" w:rsidRPr="00AB1B1F">
        <w:fldChar w:fldCharType="end"/>
      </w:r>
      <w:r w:rsidR="00646D35" w:rsidRPr="00AB1B1F">
        <w:t xml:space="preserve"> </w:t>
      </w:r>
      <w:r w:rsidR="00646D35" w:rsidRPr="00AB1B1F">
        <w:rPr>
          <w:i/>
          <w:sz w:val="18"/>
          <w:szCs w:val="18"/>
        </w:rPr>
        <w:t>/vpišite naziv gospodarskega subjekta/</w:t>
      </w:r>
      <w:r w:rsidRPr="00AB1B1F">
        <w:t xml:space="preserve"> </w:t>
      </w:r>
    </w:p>
    <w:p w14:paraId="2FA3C31F" w14:textId="739F9317" w:rsidR="005C3B8D" w:rsidRPr="00AB1B1F" w:rsidRDefault="005C3B8D" w:rsidP="000E3045">
      <w:pPr>
        <w:tabs>
          <w:tab w:val="center" w:pos="7722"/>
          <w:tab w:val="right" w:pos="9072"/>
        </w:tabs>
      </w:pPr>
      <w:r w:rsidRPr="00AB1B1F">
        <w:t>Navedeni strokovnjak se</w:t>
      </w:r>
      <w:r w:rsidRPr="00AB1B1F">
        <w:rPr>
          <w:b/>
        </w:rPr>
        <w:t xml:space="preserve"> </w:t>
      </w:r>
      <w:r w:rsidRPr="00AB1B1F">
        <w:rPr>
          <w:bCs/>
        </w:rPr>
        <w:t>prijavlja</w:t>
      </w:r>
      <w:r w:rsidRPr="00AB1B1F">
        <w:rPr>
          <w:b/>
        </w:rPr>
        <w:t xml:space="preserve"> </w:t>
      </w:r>
      <w:r w:rsidRPr="00AB1B1F">
        <w:rPr>
          <w:b/>
          <w:u w:val="single"/>
        </w:rPr>
        <w:t>za izpolnjevanje kadrovskega pogoja</w:t>
      </w:r>
      <w:r w:rsidRPr="00AB1B1F">
        <w:rPr>
          <w:b/>
        </w:rPr>
        <w:t xml:space="preserve"> </w:t>
      </w:r>
      <w:r w:rsidRPr="00AB1B1F">
        <w:t xml:space="preserve">iz </w:t>
      </w:r>
      <w:r w:rsidR="009B35A5" w:rsidRPr="00AB1B1F">
        <w:t>Navodil gospodarskim subjektom za pripravo ponudbe</w:t>
      </w:r>
      <w:r w:rsidRPr="00AB1B1F">
        <w:t>.</w:t>
      </w:r>
    </w:p>
    <w:p w14:paraId="7F701649" w14:textId="77777777" w:rsidR="00370828" w:rsidRPr="00AB1B1F" w:rsidRDefault="00370828" w:rsidP="00370828">
      <w:pPr>
        <w:tabs>
          <w:tab w:val="center" w:pos="7722"/>
          <w:tab w:val="right" w:pos="9072"/>
        </w:tabs>
        <w:spacing w:after="0"/>
      </w:pPr>
      <w:r w:rsidRPr="00AB1B1F">
        <w:rPr>
          <w:u w:val="single"/>
        </w:rPr>
        <w:t>Znanje jezikov</w:t>
      </w:r>
      <w:r w:rsidRPr="00AB1B1F">
        <w:rPr>
          <w:rStyle w:val="Sprotnaopomba-sklic"/>
        </w:rPr>
        <w:footnoteReference w:id="2"/>
      </w:r>
      <w:r w:rsidRPr="00AB1B1F">
        <w:t xml:space="preserve"> </w:t>
      </w:r>
      <w:r w:rsidRPr="00AB1B1F">
        <w:rPr>
          <w:i/>
          <w:iCs/>
          <w:sz w:val="18"/>
          <w:szCs w:val="18"/>
        </w:rPr>
        <w:t>/spodaj pri vsakem jeziku vpišite izbrano oznako po evropski jezikovni lestvici CEFR/</w:t>
      </w:r>
      <w:r w:rsidRPr="00AB1B1F">
        <w:t>:</w:t>
      </w:r>
    </w:p>
    <w:p w14:paraId="0A13FA0A" w14:textId="77777777" w:rsidR="00370828" w:rsidRPr="00AB1B1F" w:rsidRDefault="00370828" w:rsidP="00370828">
      <w:pPr>
        <w:tabs>
          <w:tab w:val="center" w:pos="7722"/>
          <w:tab w:val="right" w:pos="9072"/>
        </w:tabs>
        <w:spacing w:after="0"/>
      </w:pPr>
      <w:r w:rsidRPr="00AB1B1F">
        <w:t xml:space="preserve">Znanje slovenskega jezika (branje, govorjenje, pisanje in razumevanje):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</w:p>
    <w:p w14:paraId="3B6C0D80" w14:textId="77777777" w:rsidR="00370828" w:rsidRPr="00AB1B1F" w:rsidRDefault="00370828" w:rsidP="00370828">
      <w:pPr>
        <w:tabs>
          <w:tab w:val="center" w:pos="7722"/>
          <w:tab w:val="right" w:pos="9072"/>
        </w:tabs>
        <w:spacing w:after="0"/>
      </w:pPr>
      <w:r w:rsidRPr="00AB1B1F">
        <w:t xml:space="preserve">Znanje nemškega jezika (branje, govorjenje, pisanje in razumevanje):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</w:p>
    <w:p w14:paraId="3B4EC65C" w14:textId="77777777" w:rsidR="00370828" w:rsidRPr="00AB1B1F" w:rsidRDefault="00370828" w:rsidP="00370828">
      <w:pPr>
        <w:tabs>
          <w:tab w:val="center" w:pos="7722"/>
          <w:tab w:val="right" w:pos="9072"/>
        </w:tabs>
      </w:pPr>
      <w:r w:rsidRPr="00AB1B1F">
        <w:t xml:space="preserve">Znanje angleškega jezika (branje, govorjenje, pisanje in razumevanje):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</w:p>
    <w:p w14:paraId="581C8F9D" w14:textId="77777777" w:rsidR="00370828" w:rsidRPr="00AB1B1F" w:rsidRDefault="00370828" w:rsidP="00370828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>Odlično poznavanje socio-ekonomskega stanja, čezmejnega sodelovanja, morebitnih ovir tega sodelovanj kakor tudi razvojnih možnosti programskega območja:</w:t>
      </w:r>
    </w:p>
    <w:p w14:paraId="5ABE4BDB" w14:textId="7C7DDA82" w:rsidR="00370828" w:rsidRPr="00AB1B1F" w:rsidRDefault="00370828" w:rsidP="00370828">
      <w:pPr>
        <w:tabs>
          <w:tab w:val="center" w:pos="7722"/>
          <w:tab w:val="right" w:pos="9072"/>
        </w:tabs>
        <w:rPr>
          <w:i/>
          <w:iCs/>
          <w:sz w:val="20"/>
          <w:szCs w:val="20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DA,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NE </w:t>
      </w:r>
      <w:r w:rsidRPr="00AB1B1F">
        <w:rPr>
          <w:i/>
          <w:iCs/>
          <w:sz w:val="20"/>
          <w:szCs w:val="20"/>
        </w:rPr>
        <w:t>/označi</w:t>
      </w:r>
      <w:r w:rsidR="009851B3" w:rsidRPr="00AB1B1F">
        <w:rPr>
          <w:i/>
          <w:iCs/>
          <w:sz w:val="20"/>
          <w:szCs w:val="20"/>
        </w:rPr>
        <w:t>te</w:t>
      </w:r>
      <w:r w:rsidRPr="00AB1B1F">
        <w:rPr>
          <w:i/>
          <w:iCs/>
          <w:sz w:val="20"/>
          <w:szCs w:val="20"/>
        </w:rPr>
        <w:t xml:space="preserve"> pred »DA« ali »NE«/</w:t>
      </w:r>
    </w:p>
    <w:p w14:paraId="5170F7E2" w14:textId="77777777" w:rsidR="00370828" w:rsidRPr="00AB1B1F" w:rsidRDefault="00370828" w:rsidP="00370828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>Odlično poznavanje vsebin, ki jih zajemajo specifični cilji programa:</w:t>
      </w:r>
    </w:p>
    <w:p w14:paraId="75E28572" w14:textId="77777777" w:rsidR="00370828" w:rsidRPr="00AB1B1F" w:rsidRDefault="00370828" w:rsidP="00370828">
      <w:pPr>
        <w:tabs>
          <w:tab w:val="center" w:pos="7722"/>
          <w:tab w:val="right" w:pos="9072"/>
        </w:tabs>
        <w:rPr>
          <w:i/>
          <w:iCs/>
          <w:sz w:val="20"/>
          <w:szCs w:val="20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DA,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NE </w:t>
      </w:r>
      <w:r w:rsidRPr="00AB1B1F">
        <w:rPr>
          <w:i/>
          <w:iCs/>
          <w:sz w:val="20"/>
          <w:szCs w:val="20"/>
        </w:rPr>
        <w:t>/označi pred »DA« ali »NE«/</w:t>
      </w:r>
    </w:p>
    <w:p w14:paraId="0E265948" w14:textId="0CD9C6F9" w:rsidR="00370828" w:rsidRPr="00AB1B1F" w:rsidRDefault="00370828" w:rsidP="00370828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 xml:space="preserve">Zgoraj navedeni </w:t>
      </w:r>
      <w:r w:rsidR="00C910E7" w:rsidRPr="00AB1B1F">
        <w:rPr>
          <w:u w:val="single"/>
        </w:rPr>
        <w:t>strokovnjak</w:t>
      </w:r>
      <w:r w:rsidRPr="00AB1B1F">
        <w:rPr>
          <w:u w:val="single"/>
        </w:rPr>
        <w:t xml:space="preserve"> je član projektne skupine iz:</w:t>
      </w:r>
    </w:p>
    <w:p w14:paraId="703BE42A" w14:textId="060C59EE" w:rsidR="00370828" w:rsidRPr="00AB1B1F" w:rsidRDefault="00370828" w:rsidP="00370828">
      <w:pPr>
        <w:tabs>
          <w:tab w:val="center" w:pos="7722"/>
          <w:tab w:val="right" w:pos="9072"/>
        </w:tabs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Republike Slovenije,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Republike Avstrije</w:t>
      </w:r>
      <w:r w:rsidR="0015178C" w:rsidRPr="00AB1B1F">
        <w:t xml:space="preserve"> </w:t>
      </w:r>
      <w:r w:rsidR="0015178C" w:rsidRPr="00AB1B1F">
        <w:rPr>
          <w:i/>
          <w:iCs/>
          <w:sz w:val="20"/>
          <w:szCs w:val="20"/>
        </w:rPr>
        <w:t>/vpišite »DA« ali »NE« pred navedeno državo/</w:t>
      </w:r>
    </w:p>
    <w:p w14:paraId="44AD0443" w14:textId="77777777" w:rsidR="00370828" w:rsidRPr="00AB1B1F" w:rsidRDefault="00370828" w:rsidP="00370828">
      <w:pPr>
        <w:tabs>
          <w:tab w:val="left" w:pos="647"/>
          <w:tab w:val="center" w:pos="7722"/>
          <w:tab w:val="right" w:pos="9072"/>
        </w:tabs>
        <w:spacing w:after="0"/>
        <w:rPr>
          <w:sz w:val="24"/>
          <w:szCs w:val="24"/>
          <w:u w:val="single"/>
        </w:rPr>
      </w:pPr>
      <w:r w:rsidRPr="00AB1B1F">
        <w:rPr>
          <w:sz w:val="24"/>
          <w:szCs w:val="24"/>
          <w:u w:val="single"/>
        </w:rPr>
        <w:t>Delovne izkušnje:</w:t>
      </w:r>
    </w:p>
    <w:p w14:paraId="3C89527C" w14:textId="1204C4F0" w:rsidR="00370828" w:rsidRPr="00AB1B1F" w:rsidRDefault="00370828" w:rsidP="00370828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/vpišite številko/</w:t>
      </w:r>
      <w:r w:rsidRPr="00AB1B1F">
        <w:t xml:space="preserve"> </w:t>
      </w:r>
      <w:r w:rsidRPr="00AB1B1F">
        <w:rPr>
          <w:sz w:val="24"/>
          <w:szCs w:val="24"/>
        </w:rPr>
        <w:t xml:space="preserve"> let</w:t>
      </w:r>
      <w:r w:rsidRPr="00AB1B1F">
        <w:t>.</w:t>
      </w:r>
    </w:p>
    <w:p w14:paraId="38814ED6" w14:textId="1FFA43F1" w:rsidR="005C3B8D" w:rsidRPr="00AB1B1F" w:rsidRDefault="005C3B8D" w:rsidP="00273210">
      <w:pPr>
        <w:tabs>
          <w:tab w:val="center" w:pos="7722"/>
          <w:tab w:val="right" w:pos="9072"/>
        </w:tabs>
        <w:spacing w:after="0" w:line="240" w:lineRule="auto"/>
        <w:rPr>
          <w:u w:val="single"/>
        </w:rPr>
      </w:pPr>
      <w:r w:rsidRPr="00AB1B1F">
        <w:rPr>
          <w:u w:val="single"/>
        </w:rPr>
        <w:t>Osebne reference strokovnjaka</w:t>
      </w:r>
      <w:r w:rsidR="00273210" w:rsidRPr="00AB1B1F">
        <w:rPr>
          <w:u w:val="single"/>
        </w:rPr>
        <w:t xml:space="preserve"> za izpolnjevanje </w:t>
      </w:r>
      <w:r w:rsidR="00273210" w:rsidRPr="00AB1B1F">
        <w:rPr>
          <w:b/>
          <w:bCs/>
          <w:u w:val="single"/>
        </w:rPr>
        <w:t>kadrovskega pogoja</w:t>
      </w:r>
      <w:r w:rsidR="00273210" w:rsidRPr="00AB1B1F">
        <w:rPr>
          <w:u w:val="single"/>
        </w:rPr>
        <w:t xml:space="preserve"> iz točke 9.1.2 Navodil</w:t>
      </w:r>
      <w:r w:rsidR="001F1C77" w:rsidRPr="00AB1B1F">
        <w:rPr>
          <w:u w:val="single"/>
        </w:rPr>
        <w:t xml:space="preserve"> gospodarskim subjektom za pripravo ponudbe</w:t>
      </w:r>
      <w:r w:rsidRPr="00AB1B1F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67125C" w:rsidRPr="00AB1B1F" w14:paraId="632EFED4" w14:textId="77777777" w:rsidTr="00505229">
        <w:tc>
          <w:tcPr>
            <w:tcW w:w="1784" w:type="dxa"/>
          </w:tcPr>
          <w:p w14:paraId="41549F65" w14:textId="037E3E3D" w:rsidR="0067125C" w:rsidRPr="00AB1B1F" w:rsidRDefault="0067125C" w:rsidP="0050522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Naziv referenčnega posla v zvezi z izkušnjami s področja </w:t>
            </w:r>
            <w:r w:rsidR="00403E5F" w:rsidRPr="00AB1B1F">
              <w:rPr>
                <w:b/>
                <w:sz w:val="20"/>
                <w:szCs w:val="20"/>
              </w:rPr>
              <w:t>priprave analiz, študij, strategij programov in/ali vrednotenj programov</w:t>
            </w:r>
            <w:r w:rsidRPr="00AB1B1F">
              <w:rPr>
                <w:b/>
                <w:sz w:val="20"/>
                <w:szCs w:val="20"/>
              </w:rPr>
              <w:t xml:space="preserve"> evropske kohezijske politike (aktivnosti financirane iz Evropskega sklada za regionalni razvoj ali Evropskega socialnega sklada </w:t>
            </w:r>
            <w:r w:rsidRPr="00AB1B1F">
              <w:rPr>
                <w:b/>
                <w:sz w:val="20"/>
                <w:szCs w:val="20"/>
              </w:rPr>
              <w:lastRenderedPageBreak/>
              <w:t>ali Kohezijskega sklada) s pogodbeno vrednostjo vsaj 20.000,00 EUR brez DDV v zadnjih 10 letih pred datumom objave tega javnega naročila na portalu javnih naročil</w:t>
            </w:r>
          </w:p>
        </w:tc>
        <w:tc>
          <w:tcPr>
            <w:tcW w:w="1555" w:type="dxa"/>
          </w:tcPr>
          <w:p w14:paraId="6673B1E4" w14:textId="77777777" w:rsidR="0067125C" w:rsidRPr="00AB1B1F" w:rsidRDefault="0067125C" w:rsidP="0050522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lastRenderedPageBreak/>
              <w:t>Naziv naročnika</w:t>
            </w:r>
          </w:p>
        </w:tc>
        <w:tc>
          <w:tcPr>
            <w:tcW w:w="1755" w:type="dxa"/>
          </w:tcPr>
          <w:p w14:paraId="7F7C6D9D" w14:textId="77777777" w:rsidR="0067125C" w:rsidRPr="00AB1B1F" w:rsidRDefault="0067125C" w:rsidP="0050522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</w:tcPr>
          <w:p w14:paraId="63860E8D" w14:textId="77777777" w:rsidR="0067125C" w:rsidRPr="00AB1B1F" w:rsidRDefault="0067125C" w:rsidP="0050522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</w:tcPr>
          <w:p w14:paraId="28E9346E" w14:textId="77777777" w:rsidR="0067125C" w:rsidRPr="00AB1B1F" w:rsidRDefault="0067125C" w:rsidP="00505229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Pogodbena vrednost </w:t>
            </w:r>
          </w:p>
          <w:p w14:paraId="158D2772" w14:textId="77777777" w:rsidR="0067125C" w:rsidRPr="00AB1B1F" w:rsidRDefault="0067125C" w:rsidP="0050522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(v EUR brez DDV)</w:t>
            </w:r>
          </w:p>
        </w:tc>
      </w:tr>
      <w:tr w:rsidR="0067125C" w:rsidRPr="00AB1B1F" w14:paraId="18DBB011" w14:textId="77777777" w:rsidTr="00505229">
        <w:tc>
          <w:tcPr>
            <w:tcW w:w="1784" w:type="dxa"/>
          </w:tcPr>
          <w:p w14:paraId="1CF2F09F" w14:textId="77777777" w:rsidR="0067125C" w:rsidRPr="00AB1B1F" w:rsidRDefault="0067125C" w:rsidP="0050522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555" w:type="dxa"/>
          </w:tcPr>
          <w:p w14:paraId="2F05C2ED" w14:textId="77777777" w:rsidR="0067125C" w:rsidRPr="00AB1B1F" w:rsidRDefault="0067125C" w:rsidP="0050522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0B13DCA9" w14:textId="77777777" w:rsidR="0067125C" w:rsidRPr="00AB1B1F" w:rsidRDefault="0067125C" w:rsidP="0050522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1404FBB7" w14:textId="77777777" w:rsidR="0067125C" w:rsidRPr="00AB1B1F" w:rsidRDefault="0067125C" w:rsidP="0050522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639" w:type="dxa"/>
          </w:tcPr>
          <w:p w14:paraId="1E39576D" w14:textId="77777777" w:rsidR="0067125C" w:rsidRPr="00AB1B1F" w:rsidRDefault="0067125C" w:rsidP="00505229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</w:tr>
    </w:tbl>
    <w:p w14:paraId="441180B1" w14:textId="77777777" w:rsidR="0067125C" w:rsidRPr="00AB1B1F" w:rsidRDefault="0067125C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2DCF3766" w14:textId="77777777" w:rsidR="0067125C" w:rsidRPr="00AB1B1F" w:rsidRDefault="0067125C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3192395F" w14:textId="77777777" w:rsidR="00622E9E" w:rsidRPr="009038BC" w:rsidRDefault="00622E9E" w:rsidP="00622E9E">
      <w:pPr>
        <w:tabs>
          <w:tab w:val="center" w:pos="7722"/>
          <w:tab w:val="right" w:pos="9072"/>
        </w:tabs>
        <w:rPr>
          <w:b/>
        </w:rPr>
      </w:pPr>
      <w:r w:rsidRPr="009038BC">
        <w:rPr>
          <w:b/>
        </w:rPr>
        <w:t>V zgornji razpredelnici navedena:</w:t>
      </w:r>
    </w:p>
    <w:p w14:paraId="51AFCC8D" w14:textId="302F8F85" w:rsidR="00622E9E" w:rsidRPr="009038BC" w:rsidRDefault="00622E9E" w:rsidP="00622E9E">
      <w:pPr>
        <w:pStyle w:val="Odstavekseznama"/>
        <w:numPr>
          <w:ilvl w:val="0"/>
          <w:numId w:val="33"/>
        </w:numPr>
        <w:tabs>
          <w:tab w:val="center" w:pos="7722"/>
          <w:tab w:val="right" w:pos="9072"/>
        </w:tabs>
        <w:jc w:val="both"/>
        <w:rPr>
          <w:rFonts w:ascii="Calibri" w:hAnsi="Calibri" w:cs="Calibri"/>
          <w:b/>
          <w:sz w:val="22"/>
          <w:szCs w:val="22"/>
        </w:rPr>
      </w:pPr>
      <w:r w:rsidRPr="009038BC">
        <w:rPr>
          <w:rFonts w:ascii="Calibri" w:hAnsi="Calibri" w:cs="Calibri"/>
          <w:b/>
          <w:sz w:val="22"/>
          <w:szCs w:val="22"/>
        </w:rPr>
        <w:t xml:space="preserve">prva referenca vpisana v prvo vrstico, se nanaša na kadrovski </w:t>
      </w:r>
      <w:r w:rsidRPr="009038BC">
        <w:rPr>
          <w:rFonts w:ascii="Calibri" w:hAnsi="Calibri" w:cs="Calibri"/>
          <w:b/>
          <w:sz w:val="22"/>
          <w:szCs w:val="22"/>
          <w:u w:val="single"/>
        </w:rPr>
        <w:t>pogoj</w:t>
      </w:r>
      <w:r w:rsidRPr="009038BC">
        <w:rPr>
          <w:rFonts w:ascii="Calibri" w:hAnsi="Calibri" w:cs="Calibri"/>
          <w:b/>
          <w:sz w:val="22"/>
          <w:szCs w:val="22"/>
        </w:rPr>
        <w:t xml:space="preserve"> iz točke 9.1.2 Navodil</w:t>
      </w:r>
      <w:r w:rsidR="001F1C77" w:rsidRPr="009038BC">
        <w:rPr>
          <w:rFonts w:ascii="Calibri" w:hAnsi="Calibri" w:cs="Calibri"/>
          <w:b/>
          <w:sz w:val="22"/>
          <w:szCs w:val="22"/>
        </w:rPr>
        <w:t xml:space="preserve"> gospodarskim subjektom za pripravo ponudbe</w:t>
      </w:r>
      <w:r w:rsidRPr="009038BC">
        <w:rPr>
          <w:rFonts w:ascii="Calibri" w:hAnsi="Calibri" w:cs="Calibri"/>
          <w:b/>
          <w:sz w:val="22"/>
          <w:szCs w:val="22"/>
        </w:rPr>
        <w:t xml:space="preserve">. </w:t>
      </w:r>
    </w:p>
    <w:p w14:paraId="5E049AFF" w14:textId="77777777" w:rsidR="00755765" w:rsidRPr="00AB1B1F" w:rsidRDefault="00755765" w:rsidP="00755765">
      <w:pPr>
        <w:tabs>
          <w:tab w:val="center" w:pos="7722"/>
          <w:tab w:val="right" w:pos="9072"/>
        </w:tabs>
        <w:spacing w:after="0" w:line="240" w:lineRule="auto"/>
        <w:rPr>
          <w:u w:val="single"/>
        </w:rPr>
      </w:pPr>
    </w:p>
    <w:p w14:paraId="120AE4FF" w14:textId="6AB1D687" w:rsidR="00755765" w:rsidRPr="00AB1B1F" w:rsidRDefault="00755765" w:rsidP="00755765">
      <w:pPr>
        <w:tabs>
          <w:tab w:val="center" w:pos="7722"/>
          <w:tab w:val="right" w:pos="9072"/>
        </w:tabs>
        <w:spacing w:after="0" w:line="240" w:lineRule="auto"/>
        <w:rPr>
          <w:u w:val="single"/>
        </w:rPr>
      </w:pPr>
      <w:r w:rsidRPr="00AB1B1F">
        <w:rPr>
          <w:u w:val="single"/>
        </w:rPr>
        <w:t xml:space="preserve">Osebne reference strokovnjaka za izpolnjevanje </w:t>
      </w:r>
      <w:r w:rsidRPr="00AB1B1F">
        <w:rPr>
          <w:b/>
          <w:bCs/>
          <w:u w:val="single"/>
        </w:rPr>
        <w:t>merila</w:t>
      </w:r>
      <w:r w:rsidRPr="00AB1B1F">
        <w:rPr>
          <w:u w:val="single"/>
        </w:rPr>
        <w:t xml:space="preserve"> iz podtočke 2 točke 10 Navodil</w:t>
      </w:r>
      <w:r w:rsidR="001F1C77" w:rsidRPr="00AB1B1F">
        <w:rPr>
          <w:u w:val="single"/>
        </w:rPr>
        <w:t xml:space="preserve"> gospodarskim subjektom za pripravo ponudbe</w:t>
      </w:r>
      <w:r w:rsidRPr="00AB1B1F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755765" w:rsidRPr="00AB1B1F" w14:paraId="30307C7C" w14:textId="77777777" w:rsidTr="00A06860">
        <w:tc>
          <w:tcPr>
            <w:tcW w:w="1784" w:type="dxa"/>
          </w:tcPr>
          <w:p w14:paraId="2A83AD41" w14:textId="3865B6EC" w:rsidR="00755765" w:rsidRPr="00AB1B1F" w:rsidRDefault="00755765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Naziv referenčnega posla v zvezi z izkušnjami s področja priprave vrednotenj programov evropske kohezijske politike (aktivnosti financirane iz Evropskega sklada za regionalni razvoj ali Evropskega socialnega sklada ali Kohezijskega sklada) v zadnjih 10 letih pred datumom objave tega javnega naročila na portalu javnih naročil</w:t>
            </w:r>
          </w:p>
        </w:tc>
        <w:tc>
          <w:tcPr>
            <w:tcW w:w="1555" w:type="dxa"/>
          </w:tcPr>
          <w:p w14:paraId="189A5B7A" w14:textId="77777777" w:rsidR="00755765" w:rsidRPr="00AB1B1F" w:rsidRDefault="00755765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55" w:type="dxa"/>
          </w:tcPr>
          <w:p w14:paraId="74B40805" w14:textId="77777777" w:rsidR="00755765" w:rsidRPr="00AB1B1F" w:rsidRDefault="00755765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</w:tcPr>
          <w:p w14:paraId="39A4AA91" w14:textId="77777777" w:rsidR="00755765" w:rsidRPr="00AB1B1F" w:rsidRDefault="00755765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</w:tcPr>
          <w:p w14:paraId="7D30552A" w14:textId="77777777" w:rsidR="00755765" w:rsidRPr="00AB1B1F" w:rsidRDefault="00755765" w:rsidP="00A06860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Pogodbena vrednost </w:t>
            </w:r>
          </w:p>
          <w:p w14:paraId="424019F4" w14:textId="77777777" w:rsidR="00755765" w:rsidRPr="00AB1B1F" w:rsidRDefault="00755765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(v EUR brez DDV)</w:t>
            </w:r>
          </w:p>
        </w:tc>
      </w:tr>
      <w:tr w:rsidR="00755765" w:rsidRPr="00AB1B1F" w14:paraId="4BCF44F3" w14:textId="77777777" w:rsidTr="00A06860">
        <w:tc>
          <w:tcPr>
            <w:tcW w:w="1784" w:type="dxa"/>
          </w:tcPr>
          <w:p w14:paraId="4F246887" w14:textId="77777777" w:rsidR="00755765" w:rsidRPr="00AB1B1F" w:rsidRDefault="00755765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555" w:type="dxa"/>
          </w:tcPr>
          <w:p w14:paraId="42CAE7D2" w14:textId="77777777" w:rsidR="00755765" w:rsidRPr="00AB1B1F" w:rsidRDefault="00755765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7D2C48E3" w14:textId="77777777" w:rsidR="00755765" w:rsidRPr="00AB1B1F" w:rsidRDefault="00755765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26F5385C" w14:textId="77777777" w:rsidR="00755765" w:rsidRPr="00AB1B1F" w:rsidRDefault="00755765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639" w:type="dxa"/>
          </w:tcPr>
          <w:p w14:paraId="287FD9B2" w14:textId="77777777" w:rsidR="00755765" w:rsidRPr="00AB1B1F" w:rsidRDefault="00755765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</w:tr>
      <w:tr w:rsidR="00B117DD" w:rsidRPr="00AB1B1F" w14:paraId="69B437F0" w14:textId="77777777" w:rsidTr="00A06860">
        <w:tc>
          <w:tcPr>
            <w:tcW w:w="1784" w:type="dxa"/>
          </w:tcPr>
          <w:p w14:paraId="49D19567" w14:textId="5AD36BC1" w:rsidR="00B117DD" w:rsidRPr="00AB1B1F" w:rsidRDefault="00B117DD" w:rsidP="00B117DD">
            <w:r w:rsidRPr="00AB1B1F">
              <w:lastRenderedPageBreak/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555" w:type="dxa"/>
          </w:tcPr>
          <w:p w14:paraId="085D7AF8" w14:textId="7BD9B3DC" w:rsidR="00B117DD" w:rsidRPr="00AB1B1F" w:rsidRDefault="00B117DD" w:rsidP="00B117DD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05433AD0" w14:textId="69D5FC93" w:rsidR="00B117DD" w:rsidRPr="00AB1B1F" w:rsidRDefault="00B117DD" w:rsidP="00B117DD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7F33F24F" w14:textId="514784C5" w:rsidR="00B117DD" w:rsidRPr="00AB1B1F" w:rsidRDefault="00B117DD" w:rsidP="00B117DD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639" w:type="dxa"/>
          </w:tcPr>
          <w:p w14:paraId="06E3BC1C" w14:textId="3FBD4C96" w:rsidR="00B117DD" w:rsidRPr="00AB1B1F" w:rsidRDefault="00B117DD" w:rsidP="00B117DD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</w:tr>
    </w:tbl>
    <w:p w14:paraId="6836FBFD" w14:textId="77777777" w:rsidR="00755765" w:rsidRPr="00AB1B1F" w:rsidRDefault="00755765" w:rsidP="00755765">
      <w:pPr>
        <w:tabs>
          <w:tab w:val="center" w:pos="7722"/>
          <w:tab w:val="right" w:pos="9072"/>
        </w:tabs>
        <w:rPr>
          <w:rFonts w:cs="Calibri"/>
          <w:b/>
          <w:sz w:val="24"/>
        </w:rPr>
      </w:pPr>
    </w:p>
    <w:p w14:paraId="336DD4EC" w14:textId="77777777" w:rsidR="000370D3" w:rsidRPr="009038BC" w:rsidRDefault="000370D3" w:rsidP="000370D3">
      <w:pPr>
        <w:tabs>
          <w:tab w:val="center" w:pos="7722"/>
          <w:tab w:val="right" w:pos="9072"/>
        </w:tabs>
        <w:rPr>
          <w:b/>
        </w:rPr>
      </w:pPr>
      <w:r w:rsidRPr="009038BC">
        <w:rPr>
          <w:b/>
        </w:rPr>
        <w:t>V zgornji razpredelnici navedena:</w:t>
      </w:r>
    </w:p>
    <w:p w14:paraId="178E42C5" w14:textId="797C605C" w:rsidR="000370D3" w:rsidRPr="009038BC" w:rsidRDefault="000370D3" w:rsidP="000370D3">
      <w:pPr>
        <w:pStyle w:val="Odstavekseznama"/>
        <w:numPr>
          <w:ilvl w:val="0"/>
          <w:numId w:val="33"/>
        </w:numPr>
        <w:tabs>
          <w:tab w:val="center" w:pos="7722"/>
          <w:tab w:val="right" w:pos="9072"/>
        </w:tabs>
        <w:jc w:val="both"/>
        <w:rPr>
          <w:rFonts w:ascii="Calibri" w:hAnsi="Calibri" w:cs="Calibri"/>
          <w:b/>
          <w:sz w:val="22"/>
          <w:szCs w:val="22"/>
        </w:rPr>
      </w:pPr>
      <w:r w:rsidRPr="009038BC">
        <w:rPr>
          <w:rFonts w:ascii="Calibri" w:hAnsi="Calibri" w:cs="Calibri"/>
          <w:b/>
          <w:sz w:val="22"/>
          <w:szCs w:val="22"/>
        </w:rPr>
        <w:t xml:space="preserve">prva referenca vpisana v prvo vrstico, se nanaša na izpolnjevanje </w:t>
      </w:r>
      <w:r w:rsidRPr="009038BC">
        <w:rPr>
          <w:rFonts w:ascii="Calibri" w:hAnsi="Calibri" w:cs="Calibri"/>
          <w:b/>
          <w:sz w:val="22"/>
          <w:szCs w:val="22"/>
          <w:u w:val="single"/>
        </w:rPr>
        <w:t>merila iz podtočke 2</w:t>
      </w:r>
      <w:r w:rsidRPr="009038BC">
        <w:rPr>
          <w:rFonts w:ascii="Calibri" w:hAnsi="Calibri" w:cs="Calibri"/>
          <w:b/>
          <w:sz w:val="22"/>
          <w:szCs w:val="22"/>
        </w:rPr>
        <w:t xml:space="preserve"> točke 10 Navodil</w:t>
      </w:r>
      <w:r w:rsidR="00066A08" w:rsidRPr="009038BC">
        <w:rPr>
          <w:rFonts w:ascii="Calibri" w:hAnsi="Calibri" w:cs="Calibri"/>
          <w:b/>
          <w:sz w:val="22"/>
          <w:szCs w:val="22"/>
        </w:rPr>
        <w:t xml:space="preserve"> gospodarskim subjektom za pripravo ponudbe</w:t>
      </w:r>
      <w:r w:rsidRPr="009038BC">
        <w:rPr>
          <w:rFonts w:ascii="Calibri" w:hAnsi="Calibri" w:cs="Calibri"/>
          <w:b/>
          <w:sz w:val="22"/>
          <w:szCs w:val="22"/>
        </w:rPr>
        <w:t>, v kolikor bo ponudnik uveljavljal navedeno merilo.</w:t>
      </w:r>
    </w:p>
    <w:p w14:paraId="47A43BA9" w14:textId="296E882F" w:rsidR="000370D3" w:rsidRPr="009038BC" w:rsidRDefault="000370D3" w:rsidP="000370D3">
      <w:pPr>
        <w:pStyle w:val="Odstavekseznama"/>
        <w:numPr>
          <w:ilvl w:val="0"/>
          <w:numId w:val="33"/>
        </w:numPr>
        <w:tabs>
          <w:tab w:val="center" w:pos="7722"/>
          <w:tab w:val="right" w:pos="9072"/>
        </w:tabs>
        <w:spacing w:line="240" w:lineRule="auto"/>
        <w:ind w:left="777" w:hanging="357"/>
        <w:jc w:val="both"/>
        <w:rPr>
          <w:rFonts w:ascii="Calibri" w:hAnsi="Calibri" w:cs="Calibri"/>
          <w:b/>
          <w:sz w:val="22"/>
          <w:szCs w:val="22"/>
        </w:rPr>
      </w:pPr>
      <w:r w:rsidRPr="009038BC">
        <w:rPr>
          <w:rFonts w:ascii="Calibri" w:hAnsi="Calibri" w:cs="Calibri"/>
          <w:b/>
          <w:sz w:val="22"/>
          <w:szCs w:val="22"/>
        </w:rPr>
        <w:t xml:space="preserve">druga referenca vpisana v drugo vrstico, se nanaša na izpolnjevanje </w:t>
      </w:r>
      <w:r w:rsidRPr="009038BC">
        <w:rPr>
          <w:rFonts w:ascii="Calibri" w:hAnsi="Calibri" w:cs="Calibri"/>
          <w:b/>
          <w:sz w:val="22"/>
          <w:szCs w:val="22"/>
          <w:u w:val="single"/>
        </w:rPr>
        <w:t>merila iz podtočke 2</w:t>
      </w:r>
      <w:r w:rsidRPr="009038BC">
        <w:rPr>
          <w:rFonts w:ascii="Calibri" w:hAnsi="Calibri" w:cs="Calibri"/>
          <w:b/>
          <w:sz w:val="22"/>
          <w:szCs w:val="22"/>
        </w:rPr>
        <w:t xml:space="preserve"> točke 10 Navodil</w:t>
      </w:r>
      <w:r w:rsidR="00066A08" w:rsidRPr="009038BC">
        <w:rPr>
          <w:rFonts w:ascii="Calibri" w:hAnsi="Calibri" w:cs="Calibri"/>
          <w:b/>
          <w:sz w:val="22"/>
          <w:szCs w:val="22"/>
        </w:rPr>
        <w:t xml:space="preserve"> gospodarskim subjektom za pripravo ponudbe</w:t>
      </w:r>
      <w:r w:rsidRPr="009038BC">
        <w:rPr>
          <w:rFonts w:ascii="Calibri" w:hAnsi="Calibri" w:cs="Calibri"/>
          <w:b/>
          <w:sz w:val="22"/>
          <w:szCs w:val="22"/>
        </w:rPr>
        <w:t>, v kolikor bo ponudnik uveljavljal navedeno merilo.</w:t>
      </w:r>
    </w:p>
    <w:p w14:paraId="0A27E454" w14:textId="77777777" w:rsidR="00622E9E" w:rsidRPr="009038BC" w:rsidRDefault="00622E9E" w:rsidP="00622E9E">
      <w:pPr>
        <w:pStyle w:val="Odstavekseznama"/>
        <w:tabs>
          <w:tab w:val="center" w:pos="7722"/>
          <w:tab w:val="right" w:pos="9072"/>
        </w:tabs>
        <w:spacing w:line="240" w:lineRule="auto"/>
        <w:ind w:left="777"/>
        <w:jc w:val="both"/>
        <w:rPr>
          <w:rFonts w:ascii="Calibri" w:hAnsi="Calibri" w:cs="Calibri"/>
          <w:b/>
          <w:sz w:val="22"/>
          <w:szCs w:val="22"/>
        </w:rPr>
      </w:pPr>
    </w:p>
    <w:p w14:paraId="43B39669" w14:textId="6AAC0A15" w:rsidR="001B2FC9" w:rsidRPr="00AB1B1F" w:rsidRDefault="001B2FC9" w:rsidP="000370D3">
      <w:pPr>
        <w:tabs>
          <w:tab w:val="center" w:pos="7722"/>
          <w:tab w:val="right" w:pos="9072"/>
        </w:tabs>
        <w:spacing w:line="240" w:lineRule="auto"/>
        <w:rPr>
          <w:rFonts w:cs="Calibri"/>
          <w:b/>
          <w:sz w:val="24"/>
        </w:rPr>
      </w:pPr>
      <w:r w:rsidRPr="00AB1B1F">
        <w:t>Imenovani strokovnjak, ki je naveden na tem obrazcu, ni vrednotil specifičnega cilja programa, v kolikor je sodeloval pri izvedbi projekta tega specifičnega cilja pri vodilnem partnerju / projektnem partnerju. Prav tako imenovani strokovnjak ni sodeloval pri pripravi Interreg programa SI-AT 2021-2027.</w:t>
      </w:r>
    </w:p>
    <w:p w14:paraId="6DED7D85" w14:textId="77777777" w:rsidR="001B2FC9" w:rsidRPr="00AB1B1F" w:rsidRDefault="001B2FC9" w:rsidP="00060315">
      <w:pPr>
        <w:tabs>
          <w:tab w:val="left" w:pos="647"/>
          <w:tab w:val="center" w:pos="7722"/>
          <w:tab w:val="right" w:pos="9072"/>
        </w:tabs>
      </w:pPr>
    </w:p>
    <w:p w14:paraId="497CBFF5" w14:textId="77777777" w:rsidR="002339FE" w:rsidRPr="00AB1B1F" w:rsidRDefault="002339FE" w:rsidP="00550F83">
      <w:pPr>
        <w:tabs>
          <w:tab w:val="left" w:pos="647"/>
          <w:tab w:val="center" w:pos="7722"/>
          <w:tab w:val="right" w:pos="9072"/>
        </w:tabs>
      </w:pPr>
    </w:p>
    <w:p w14:paraId="278B9439" w14:textId="77777777" w:rsidR="002339FE" w:rsidRPr="00AB1B1F" w:rsidRDefault="002339FE" w:rsidP="00550F83">
      <w:pPr>
        <w:tabs>
          <w:tab w:val="left" w:pos="647"/>
          <w:tab w:val="center" w:pos="7722"/>
          <w:tab w:val="right" w:pos="9072"/>
        </w:tabs>
      </w:pPr>
    </w:p>
    <w:p w14:paraId="23835591" w14:textId="77777777" w:rsidR="002339FE" w:rsidRPr="00AB1B1F" w:rsidRDefault="002339FE" w:rsidP="00550F83">
      <w:pPr>
        <w:tabs>
          <w:tab w:val="left" w:pos="647"/>
          <w:tab w:val="center" w:pos="7722"/>
          <w:tab w:val="right" w:pos="9072"/>
        </w:tabs>
      </w:pPr>
    </w:p>
    <w:p w14:paraId="5AA6E4B6" w14:textId="77777777" w:rsidR="002339FE" w:rsidRPr="00AB1B1F" w:rsidRDefault="002339FE" w:rsidP="00550F83">
      <w:pPr>
        <w:tabs>
          <w:tab w:val="left" w:pos="647"/>
          <w:tab w:val="center" w:pos="7722"/>
          <w:tab w:val="right" w:pos="9072"/>
        </w:tabs>
      </w:pPr>
    </w:p>
    <w:p w14:paraId="6ED842D3" w14:textId="77777777" w:rsidR="002339FE" w:rsidRPr="00AB1B1F" w:rsidRDefault="002339FE" w:rsidP="00550F83">
      <w:pPr>
        <w:tabs>
          <w:tab w:val="left" w:pos="647"/>
          <w:tab w:val="center" w:pos="7722"/>
          <w:tab w:val="right" w:pos="9072"/>
        </w:tabs>
      </w:pPr>
    </w:p>
    <w:p w14:paraId="05F896EE" w14:textId="77777777" w:rsidR="002339FE" w:rsidRPr="00AB1B1F" w:rsidRDefault="002339FE" w:rsidP="00550F83">
      <w:pPr>
        <w:tabs>
          <w:tab w:val="left" w:pos="647"/>
          <w:tab w:val="center" w:pos="7722"/>
          <w:tab w:val="right" w:pos="9072"/>
        </w:tabs>
      </w:pPr>
    </w:p>
    <w:p w14:paraId="5DFE1703" w14:textId="77777777" w:rsidR="005C116A" w:rsidRPr="00AB1B1F" w:rsidRDefault="005C116A" w:rsidP="00550F83">
      <w:pPr>
        <w:tabs>
          <w:tab w:val="left" w:pos="647"/>
          <w:tab w:val="center" w:pos="7722"/>
          <w:tab w:val="right" w:pos="9072"/>
        </w:tabs>
      </w:pPr>
    </w:p>
    <w:p w14:paraId="4BD54857" w14:textId="77777777" w:rsidR="002339FE" w:rsidRPr="00AB1B1F" w:rsidRDefault="002339FE" w:rsidP="00550F83">
      <w:pPr>
        <w:tabs>
          <w:tab w:val="left" w:pos="647"/>
          <w:tab w:val="center" w:pos="7722"/>
          <w:tab w:val="right" w:pos="9072"/>
        </w:tabs>
      </w:pPr>
    </w:p>
    <w:p w14:paraId="04649FA0" w14:textId="77777777" w:rsidR="002339FE" w:rsidRPr="00AB1B1F" w:rsidRDefault="002339FE" w:rsidP="00550F83">
      <w:pPr>
        <w:tabs>
          <w:tab w:val="left" w:pos="647"/>
          <w:tab w:val="center" w:pos="7722"/>
          <w:tab w:val="right" w:pos="9072"/>
        </w:tabs>
      </w:pPr>
    </w:p>
    <w:p w14:paraId="7898CB44" w14:textId="77777777" w:rsidR="00A177CE" w:rsidRDefault="00A177CE" w:rsidP="00550F83">
      <w:pPr>
        <w:tabs>
          <w:tab w:val="left" w:pos="647"/>
          <w:tab w:val="center" w:pos="7722"/>
          <w:tab w:val="right" w:pos="9072"/>
        </w:tabs>
      </w:pPr>
    </w:p>
    <w:p w14:paraId="066FFD29" w14:textId="77777777" w:rsidR="00450D66" w:rsidRDefault="00450D66" w:rsidP="00550F83">
      <w:pPr>
        <w:tabs>
          <w:tab w:val="left" w:pos="647"/>
          <w:tab w:val="center" w:pos="7722"/>
          <w:tab w:val="right" w:pos="9072"/>
        </w:tabs>
      </w:pPr>
    </w:p>
    <w:p w14:paraId="3C1906EB" w14:textId="77777777" w:rsidR="00450D66" w:rsidRPr="00AB1B1F" w:rsidRDefault="00450D66" w:rsidP="00550F83">
      <w:pPr>
        <w:tabs>
          <w:tab w:val="left" w:pos="647"/>
          <w:tab w:val="center" w:pos="7722"/>
          <w:tab w:val="right" w:pos="9072"/>
        </w:tabs>
      </w:pPr>
    </w:p>
    <w:p w14:paraId="576CDF33" w14:textId="77777777" w:rsidR="00A177CE" w:rsidRPr="00AB1B1F" w:rsidRDefault="00A177CE" w:rsidP="00550F83">
      <w:pPr>
        <w:tabs>
          <w:tab w:val="left" w:pos="647"/>
          <w:tab w:val="center" w:pos="7722"/>
          <w:tab w:val="right" w:pos="9072"/>
        </w:tabs>
      </w:pPr>
    </w:p>
    <w:p w14:paraId="6267646E" w14:textId="77777777" w:rsidR="00A177CE" w:rsidRPr="00AB1B1F" w:rsidRDefault="00A177CE" w:rsidP="00550F83">
      <w:pPr>
        <w:tabs>
          <w:tab w:val="left" w:pos="647"/>
          <w:tab w:val="center" w:pos="7722"/>
          <w:tab w:val="right" w:pos="9072"/>
        </w:tabs>
      </w:pPr>
    </w:p>
    <w:p w14:paraId="0747230C" w14:textId="77777777" w:rsidR="00A177CE" w:rsidRPr="00AB1B1F" w:rsidRDefault="00A177CE" w:rsidP="00550F83">
      <w:pPr>
        <w:tabs>
          <w:tab w:val="left" w:pos="647"/>
          <w:tab w:val="center" w:pos="7722"/>
          <w:tab w:val="right" w:pos="9072"/>
        </w:tabs>
      </w:pPr>
    </w:p>
    <w:p w14:paraId="710A89BF" w14:textId="77777777" w:rsidR="00A177CE" w:rsidRPr="00AB1B1F" w:rsidRDefault="00A177CE" w:rsidP="00550F83">
      <w:pPr>
        <w:tabs>
          <w:tab w:val="left" w:pos="647"/>
          <w:tab w:val="center" w:pos="7722"/>
          <w:tab w:val="right" w:pos="9072"/>
        </w:tabs>
      </w:pPr>
    </w:p>
    <w:p w14:paraId="44552EF7" w14:textId="77777777" w:rsidR="002339FE" w:rsidRPr="00AB1B1F" w:rsidRDefault="002339FE" w:rsidP="00550F83">
      <w:pPr>
        <w:tabs>
          <w:tab w:val="left" w:pos="647"/>
          <w:tab w:val="center" w:pos="7722"/>
          <w:tab w:val="right" w:pos="9072"/>
        </w:tabs>
      </w:pPr>
    </w:p>
    <w:p w14:paraId="61FFCF06" w14:textId="3E91B44E" w:rsidR="005C3B8D" w:rsidRPr="00AB1B1F" w:rsidRDefault="005C3B8D" w:rsidP="005C3B8D">
      <w:r w:rsidRPr="00AB1B1F">
        <w:rPr>
          <w:b/>
          <w:sz w:val="28"/>
          <w:szCs w:val="28"/>
        </w:rPr>
        <w:lastRenderedPageBreak/>
        <w:t xml:space="preserve">Mer: </w:t>
      </w:r>
      <w:r w:rsidR="007B0B48" w:rsidRPr="00AB1B1F">
        <w:rPr>
          <w:b/>
          <w:sz w:val="28"/>
          <w:szCs w:val="28"/>
        </w:rPr>
        <w:t>Dodatna izvedbena zmogljivost projektne skupine</w:t>
      </w:r>
      <w:r w:rsidR="001C688D" w:rsidRPr="00AB1B1F">
        <w:rPr>
          <w:b/>
          <w:sz w:val="28"/>
          <w:szCs w:val="28"/>
        </w:rPr>
        <w:t xml:space="preserve"> (za</w:t>
      </w:r>
      <w:r w:rsidRPr="00AB1B1F">
        <w:rPr>
          <w:b/>
          <w:sz w:val="28"/>
          <w:szCs w:val="28"/>
        </w:rPr>
        <w:t xml:space="preserve"> dodatn</w:t>
      </w:r>
      <w:r w:rsidR="007B0B48" w:rsidRPr="00AB1B1F">
        <w:rPr>
          <w:b/>
          <w:sz w:val="28"/>
          <w:szCs w:val="28"/>
        </w:rPr>
        <w:t>e</w:t>
      </w:r>
      <w:r w:rsidRPr="00AB1B1F">
        <w:rPr>
          <w:b/>
          <w:sz w:val="28"/>
          <w:szCs w:val="28"/>
        </w:rPr>
        <w:t xml:space="preserve"> </w:t>
      </w:r>
      <w:r w:rsidR="007B0B48" w:rsidRPr="00AB1B1F">
        <w:rPr>
          <w:b/>
          <w:sz w:val="28"/>
          <w:szCs w:val="28"/>
        </w:rPr>
        <w:t>strokovnjake</w:t>
      </w:r>
      <w:r w:rsidR="001C688D" w:rsidRPr="00AB1B1F">
        <w:rPr>
          <w:b/>
          <w:sz w:val="28"/>
          <w:szCs w:val="28"/>
        </w:rPr>
        <w:t>)</w:t>
      </w:r>
      <w:r w:rsidR="0056589E" w:rsidRPr="00AB1B1F">
        <w:rPr>
          <w:b/>
          <w:sz w:val="24"/>
          <w:szCs w:val="24"/>
        </w:rPr>
        <w:t xml:space="preserve"> </w:t>
      </w:r>
      <w:r w:rsidRPr="00AB1B1F">
        <w:t>– ponudnik vpiše podatke o dodatn</w:t>
      </w:r>
      <w:r w:rsidR="00017FA2" w:rsidRPr="00AB1B1F">
        <w:t>o</w:t>
      </w:r>
      <w:r w:rsidRPr="00AB1B1F">
        <w:t xml:space="preserve"> prijavljen</w:t>
      </w:r>
      <w:r w:rsidR="00017FA2" w:rsidRPr="00AB1B1F">
        <w:t>em</w:t>
      </w:r>
      <w:r w:rsidRPr="00AB1B1F">
        <w:t xml:space="preserve"> </w:t>
      </w:r>
      <w:r w:rsidR="001C688D" w:rsidRPr="00AB1B1F">
        <w:t>strokovnjak</w:t>
      </w:r>
      <w:r w:rsidR="00017FA2" w:rsidRPr="00AB1B1F">
        <w:t>u</w:t>
      </w:r>
      <w:r w:rsidRPr="00AB1B1F">
        <w:t xml:space="preserve">, ki </w:t>
      </w:r>
      <w:r w:rsidR="00017FA2" w:rsidRPr="00AB1B1F">
        <w:t>ga</w:t>
      </w:r>
      <w:r w:rsidRPr="00AB1B1F">
        <w:t xml:space="preserve"> bo prijavil za pridobitev točk iz </w:t>
      </w:r>
      <w:r w:rsidR="000F047C" w:rsidRPr="00AB1B1F">
        <w:t>pod</w:t>
      </w:r>
      <w:r w:rsidRPr="00AB1B1F">
        <w:t>merila</w:t>
      </w:r>
      <w:r w:rsidR="002D7A79" w:rsidRPr="00AB1B1F">
        <w:t xml:space="preserve"> 3 točke 10 Navodil</w:t>
      </w:r>
      <w:r w:rsidR="00744A60" w:rsidRPr="00AB1B1F">
        <w:t xml:space="preserve"> gospodarskim subjektom za pripravo ponudbe</w:t>
      </w:r>
      <w:r w:rsidRPr="00AB1B1F">
        <w:t>.</w:t>
      </w:r>
    </w:p>
    <w:p w14:paraId="623EBEEC" w14:textId="731B7469" w:rsidR="002F5F32" w:rsidRPr="00AB1B1F" w:rsidRDefault="002F5F32" w:rsidP="002F5F32">
      <w:pPr>
        <w:tabs>
          <w:tab w:val="center" w:pos="7722"/>
          <w:tab w:val="right" w:pos="9072"/>
        </w:tabs>
        <w:jc w:val="left"/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ime in priimek/</w:t>
      </w:r>
      <w:r w:rsidRPr="00AB1B1F">
        <w:t xml:space="preserve">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/vpiši</w:t>
      </w:r>
      <w:r w:rsidR="008D71A6" w:rsidRPr="00AB1B1F">
        <w:rPr>
          <w:i/>
          <w:sz w:val="18"/>
          <w:szCs w:val="18"/>
        </w:rPr>
        <w:t>te</w:t>
      </w:r>
      <w:r w:rsidRPr="00AB1B1F">
        <w:rPr>
          <w:i/>
          <w:sz w:val="18"/>
          <w:szCs w:val="18"/>
        </w:rPr>
        <w:t xml:space="preserve"> pridobljeno stopnjo izobrazbe/</w:t>
      </w:r>
      <w:r w:rsidR="00646D35" w:rsidRPr="00AB1B1F">
        <w:rPr>
          <w:i/>
          <w:sz w:val="18"/>
          <w:szCs w:val="18"/>
        </w:rPr>
        <w:t xml:space="preserve">, </w:t>
      </w:r>
      <w:r w:rsidR="00646D35" w:rsidRPr="00AB1B1F">
        <w:rPr>
          <w:iCs/>
        </w:rPr>
        <w:t xml:space="preserve">ki ga prijavlja </w:t>
      </w:r>
      <w:r w:rsidR="00646D35"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="00646D35" w:rsidRPr="00AB1B1F">
        <w:instrText xml:space="preserve"> FORMTEXT </w:instrText>
      </w:r>
      <w:r w:rsidR="00646D35" w:rsidRPr="00AB1B1F">
        <w:fldChar w:fldCharType="separate"/>
      </w:r>
      <w:r w:rsidR="00646D35" w:rsidRPr="00AB1B1F">
        <w:t> </w:t>
      </w:r>
      <w:r w:rsidR="00646D35" w:rsidRPr="00AB1B1F">
        <w:t> </w:t>
      </w:r>
      <w:r w:rsidR="00646D35" w:rsidRPr="00AB1B1F">
        <w:t> </w:t>
      </w:r>
      <w:r w:rsidR="00646D35" w:rsidRPr="00AB1B1F">
        <w:t> </w:t>
      </w:r>
      <w:r w:rsidR="00646D35" w:rsidRPr="00AB1B1F">
        <w:t> </w:t>
      </w:r>
      <w:r w:rsidR="00646D35" w:rsidRPr="00AB1B1F">
        <w:fldChar w:fldCharType="end"/>
      </w:r>
      <w:r w:rsidR="00646D35" w:rsidRPr="00AB1B1F">
        <w:t xml:space="preserve"> </w:t>
      </w:r>
      <w:r w:rsidR="00646D35" w:rsidRPr="00AB1B1F">
        <w:rPr>
          <w:i/>
          <w:sz w:val="18"/>
          <w:szCs w:val="18"/>
        </w:rPr>
        <w:t>/vpišite naziv gospodarskega subjekta/</w:t>
      </w:r>
      <w:r w:rsidRPr="00AB1B1F">
        <w:t xml:space="preserve"> </w:t>
      </w:r>
    </w:p>
    <w:p w14:paraId="065AC2AE" w14:textId="33AA3B39" w:rsidR="00AB7EF3" w:rsidRPr="00AB1B1F" w:rsidRDefault="00AB7EF3" w:rsidP="00AB7EF3">
      <w:pPr>
        <w:tabs>
          <w:tab w:val="center" w:pos="7722"/>
          <w:tab w:val="right" w:pos="9072"/>
        </w:tabs>
        <w:jc w:val="left"/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vpišite strokovno področje/</w:t>
      </w:r>
    </w:p>
    <w:p w14:paraId="62976C4A" w14:textId="62C1707F" w:rsidR="001A53D4" w:rsidRPr="00AB1B1F" w:rsidRDefault="001A53D4" w:rsidP="001A53D4">
      <w:pPr>
        <w:tabs>
          <w:tab w:val="center" w:pos="7722"/>
          <w:tab w:val="right" w:pos="9072"/>
        </w:tabs>
        <w:jc w:val="left"/>
        <w:rPr>
          <w:i/>
          <w:sz w:val="18"/>
          <w:szCs w:val="18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vpišite konkretne naloge/</w:t>
      </w:r>
    </w:p>
    <w:p w14:paraId="7804C1D4" w14:textId="0A9A9743" w:rsidR="001A53D4" w:rsidRPr="00AB1B1F" w:rsidRDefault="001A53D4" w:rsidP="001A53D4">
      <w:pPr>
        <w:tabs>
          <w:tab w:val="center" w:pos="7722"/>
          <w:tab w:val="right" w:pos="9072"/>
        </w:tabs>
        <w:jc w:val="left"/>
        <w:rPr>
          <w:i/>
          <w:sz w:val="18"/>
          <w:szCs w:val="18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vpišite faze izvedbe/</w:t>
      </w:r>
    </w:p>
    <w:p w14:paraId="2D6C8158" w14:textId="73D4A039" w:rsidR="001A53D4" w:rsidRPr="00AB1B1F" w:rsidRDefault="001A53D4" w:rsidP="001A53D4">
      <w:pPr>
        <w:tabs>
          <w:tab w:val="center" w:pos="7722"/>
          <w:tab w:val="right" w:pos="9072"/>
        </w:tabs>
        <w:jc w:val="left"/>
        <w:rPr>
          <w:i/>
          <w:sz w:val="18"/>
          <w:szCs w:val="18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vpišite predviden obseg sodelovanja/</w:t>
      </w:r>
    </w:p>
    <w:p w14:paraId="463E92B3" w14:textId="470686C6" w:rsidR="002367D1" w:rsidRPr="00AB1B1F" w:rsidRDefault="005C3B8D" w:rsidP="002367D1">
      <w:pPr>
        <w:tabs>
          <w:tab w:val="center" w:pos="7722"/>
          <w:tab w:val="right" w:pos="9072"/>
        </w:tabs>
      </w:pPr>
      <w:r w:rsidRPr="00AB1B1F">
        <w:t>Navedeni</w:t>
      </w:r>
      <w:r w:rsidR="00303474" w:rsidRPr="00AB1B1F">
        <w:t xml:space="preserve"> dodatno</w:t>
      </w:r>
      <w:r w:rsidRPr="00AB1B1F">
        <w:t xml:space="preserve"> prijavljen </w:t>
      </w:r>
      <w:r w:rsidR="00D04718" w:rsidRPr="00AB1B1F">
        <w:t>strokovnjak</w:t>
      </w:r>
      <w:r w:rsidRPr="00AB1B1F">
        <w:t xml:space="preserve"> se</w:t>
      </w:r>
      <w:r w:rsidRPr="00AB1B1F">
        <w:rPr>
          <w:b/>
        </w:rPr>
        <w:t xml:space="preserve"> </w:t>
      </w:r>
      <w:r w:rsidRPr="00AB1B1F">
        <w:rPr>
          <w:bCs/>
        </w:rPr>
        <w:t>prijavlja</w:t>
      </w:r>
      <w:r w:rsidRPr="00AB1B1F">
        <w:rPr>
          <w:b/>
        </w:rPr>
        <w:t xml:space="preserve"> </w:t>
      </w:r>
      <w:r w:rsidRPr="00AB1B1F">
        <w:rPr>
          <w:b/>
          <w:u w:val="single"/>
        </w:rPr>
        <w:t xml:space="preserve">za izpolnjevanje Mer </w:t>
      </w:r>
      <w:r w:rsidR="009B561B" w:rsidRPr="00AB1B1F">
        <w:rPr>
          <w:b/>
          <w:u w:val="single"/>
        </w:rPr>
        <w:t>2</w:t>
      </w:r>
      <w:r w:rsidRPr="00AB1B1F">
        <w:rPr>
          <w:b/>
          <w:u w:val="single"/>
        </w:rPr>
        <w:t xml:space="preserve">: </w:t>
      </w:r>
      <w:r w:rsidR="007B0B48" w:rsidRPr="00AB1B1F">
        <w:rPr>
          <w:b/>
          <w:u w:val="single"/>
        </w:rPr>
        <w:t>Dodatna izvedbena zmogljivost projektne skupine</w:t>
      </w:r>
      <w:r w:rsidR="003F794B" w:rsidRPr="00AB1B1F">
        <w:rPr>
          <w:b/>
          <w:u w:val="single"/>
        </w:rPr>
        <w:t xml:space="preserve"> (za </w:t>
      </w:r>
      <w:r w:rsidRPr="00AB1B1F">
        <w:rPr>
          <w:b/>
          <w:u w:val="single"/>
        </w:rPr>
        <w:t>dodatn</w:t>
      </w:r>
      <w:r w:rsidR="007B0B48" w:rsidRPr="00AB1B1F">
        <w:rPr>
          <w:b/>
          <w:u w:val="single"/>
        </w:rPr>
        <w:t>e</w:t>
      </w:r>
      <w:r w:rsidRPr="00AB1B1F">
        <w:rPr>
          <w:b/>
          <w:u w:val="single"/>
        </w:rPr>
        <w:t xml:space="preserve"> </w:t>
      </w:r>
      <w:r w:rsidR="007B0B48" w:rsidRPr="00AB1B1F">
        <w:rPr>
          <w:b/>
          <w:u w:val="single"/>
        </w:rPr>
        <w:t>strokovnjake</w:t>
      </w:r>
      <w:r w:rsidR="003F794B" w:rsidRPr="00AB1B1F">
        <w:rPr>
          <w:b/>
          <w:u w:val="single"/>
        </w:rPr>
        <w:t>)</w:t>
      </w:r>
      <w:r w:rsidRPr="00AB1B1F">
        <w:rPr>
          <w:b/>
          <w:u w:val="single"/>
        </w:rPr>
        <w:t xml:space="preserve"> </w:t>
      </w:r>
      <w:r w:rsidRPr="00AB1B1F">
        <w:t>iz</w:t>
      </w:r>
      <w:r w:rsidR="003F794B" w:rsidRPr="00AB1B1F">
        <w:t xml:space="preserve"> podtočke </w:t>
      </w:r>
      <w:r w:rsidR="007B0B48" w:rsidRPr="00AB1B1F">
        <w:t>3</w:t>
      </w:r>
      <w:r w:rsidR="003F794B" w:rsidRPr="00AB1B1F">
        <w:t xml:space="preserve"> točke</w:t>
      </w:r>
      <w:r w:rsidRPr="00AB1B1F">
        <w:t xml:space="preserve"> 10 Merila</w:t>
      </w:r>
      <w:r w:rsidR="003F794B" w:rsidRPr="00AB1B1F">
        <w:t xml:space="preserve"> iz</w:t>
      </w:r>
      <w:r w:rsidRPr="00AB1B1F">
        <w:t xml:space="preserve"> </w:t>
      </w:r>
      <w:r w:rsidR="009B35A5" w:rsidRPr="00AB1B1F">
        <w:t>Navodil gospodarskim subjektom za pripravo ponudbe</w:t>
      </w:r>
      <w:r w:rsidRPr="00AB1B1F">
        <w:t>.</w:t>
      </w:r>
    </w:p>
    <w:p w14:paraId="4ED6C8E5" w14:textId="77777777" w:rsidR="00D2134C" w:rsidRPr="00AB1B1F" w:rsidRDefault="00D2134C" w:rsidP="00D2134C">
      <w:pPr>
        <w:tabs>
          <w:tab w:val="center" w:pos="7722"/>
          <w:tab w:val="right" w:pos="9072"/>
        </w:tabs>
        <w:spacing w:after="0"/>
      </w:pPr>
      <w:r w:rsidRPr="00AB1B1F">
        <w:rPr>
          <w:u w:val="single"/>
        </w:rPr>
        <w:t>Znanje jezikov</w:t>
      </w:r>
      <w:r w:rsidRPr="00AB1B1F">
        <w:rPr>
          <w:rStyle w:val="Sprotnaopomba-sklic"/>
        </w:rPr>
        <w:footnoteReference w:id="3"/>
      </w:r>
      <w:r w:rsidRPr="00AB1B1F">
        <w:t xml:space="preserve"> </w:t>
      </w:r>
      <w:r w:rsidRPr="00AB1B1F">
        <w:rPr>
          <w:i/>
          <w:iCs/>
          <w:sz w:val="18"/>
          <w:szCs w:val="18"/>
        </w:rPr>
        <w:t>/spodaj pri vsakem jeziku vpišite izbrano oznako po evropski jezikovni lestvici CEFR/</w:t>
      </w:r>
      <w:r w:rsidRPr="00AB1B1F">
        <w:t>:</w:t>
      </w:r>
    </w:p>
    <w:p w14:paraId="20E5E4CA" w14:textId="77777777" w:rsidR="00D2134C" w:rsidRPr="00AB1B1F" w:rsidRDefault="00D2134C" w:rsidP="00D2134C">
      <w:pPr>
        <w:tabs>
          <w:tab w:val="center" w:pos="7722"/>
          <w:tab w:val="right" w:pos="9072"/>
        </w:tabs>
        <w:spacing w:after="0"/>
      </w:pPr>
      <w:r w:rsidRPr="00AB1B1F">
        <w:t xml:space="preserve">Znanje slovenskega jezika (branje, govorjenje, pisanje in razumevanje):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</w:p>
    <w:p w14:paraId="2E86ECEE" w14:textId="77777777" w:rsidR="00D2134C" w:rsidRPr="00AB1B1F" w:rsidRDefault="00D2134C" w:rsidP="00D2134C">
      <w:pPr>
        <w:tabs>
          <w:tab w:val="center" w:pos="7722"/>
          <w:tab w:val="right" w:pos="9072"/>
        </w:tabs>
        <w:spacing w:after="0"/>
      </w:pPr>
      <w:r w:rsidRPr="00AB1B1F">
        <w:t xml:space="preserve">Znanje nemškega jezika (branje, govorjenje, pisanje in razumevanje):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</w:p>
    <w:p w14:paraId="093C2E3F" w14:textId="77777777" w:rsidR="00D2134C" w:rsidRPr="00AB1B1F" w:rsidRDefault="00D2134C" w:rsidP="00D2134C">
      <w:pPr>
        <w:tabs>
          <w:tab w:val="center" w:pos="7722"/>
          <w:tab w:val="right" w:pos="9072"/>
        </w:tabs>
      </w:pPr>
      <w:r w:rsidRPr="00AB1B1F">
        <w:t xml:space="preserve">Znanje angleškega jezika (branje, govorjenje, pisanje in razumevanje):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</w:p>
    <w:p w14:paraId="64C6DACF" w14:textId="77777777" w:rsidR="00D2134C" w:rsidRPr="00AB1B1F" w:rsidRDefault="00D2134C" w:rsidP="00D2134C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>Odlično poznavanje socio-ekonomskega stanja, čezmejnega sodelovanja, morebitnih ovir tega sodelovanj kakor tudi razvojnih možnosti programskega območja:</w:t>
      </w:r>
    </w:p>
    <w:p w14:paraId="3BC532AE" w14:textId="77777777" w:rsidR="00D2134C" w:rsidRPr="00AB1B1F" w:rsidRDefault="00D2134C" w:rsidP="00D2134C">
      <w:pPr>
        <w:tabs>
          <w:tab w:val="center" w:pos="7722"/>
          <w:tab w:val="right" w:pos="9072"/>
        </w:tabs>
        <w:rPr>
          <w:i/>
          <w:iCs/>
          <w:sz w:val="20"/>
          <w:szCs w:val="20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DA,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NE </w:t>
      </w:r>
      <w:r w:rsidRPr="00AB1B1F">
        <w:rPr>
          <w:i/>
          <w:iCs/>
          <w:sz w:val="20"/>
          <w:szCs w:val="20"/>
        </w:rPr>
        <w:t>/označite pred »DA« ali »NE«/</w:t>
      </w:r>
    </w:p>
    <w:p w14:paraId="1736243D" w14:textId="77777777" w:rsidR="00D2134C" w:rsidRPr="00AB1B1F" w:rsidRDefault="00D2134C" w:rsidP="00D2134C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>Odlično poznavanje vsebin, ki jih zajemajo specifični cilji programa:</w:t>
      </w:r>
    </w:p>
    <w:p w14:paraId="131908A3" w14:textId="77777777" w:rsidR="00D2134C" w:rsidRPr="00AB1B1F" w:rsidRDefault="00D2134C" w:rsidP="00D2134C">
      <w:pPr>
        <w:tabs>
          <w:tab w:val="center" w:pos="7722"/>
          <w:tab w:val="right" w:pos="9072"/>
        </w:tabs>
        <w:rPr>
          <w:i/>
          <w:iCs/>
          <w:sz w:val="20"/>
          <w:szCs w:val="20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DA,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NE </w:t>
      </w:r>
      <w:r w:rsidRPr="00AB1B1F">
        <w:rPr>
          <w:i/>
          <w:iCs/>
          <w:sz w:val="20"/>
          <w:szCs w:val="20"/>
        </w:rPr>
        <w:t>/označi pred »DA« ali »NE«/</w:t>
      </w:r>
    </w:p>
    <w:p w14:paraId="426D0BD6" w14:textId="77777777" w:rsidR="00D2134C" w:rsidRPr="00AB1B1F" w:rsidRDefault="00D2134C" w:rsidP="00D2134C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>Zgoraj navedeni strokovnjak je član projektne skupine iz:</w:t>
      </w:r>
    </w:p>
    <w:p w14:paraId="6C6BFA8A" w14:textId="77777777" w:rsidR="00D2134C" w:rsidRPr="00AB1B1F" w:rsidRDefault="00D2134C" w:rsidP="00D2134C">
      <w:pPr>
        <w:tabs>
          <w:tab w:val="center" w:pos="7722"/>
          <w:tab w:val="right" w:pos="9072"/>
        </w:tabs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Republike Slovenije,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Republike Avstrije </w:t>
      </w:r>
      <w:r w:rsidRPr="00AB1B1F">
        <w:rPr>
          <w:i/>
          <w:iCs/>
          <w:sz w:val="20"/>
          <w:szCs w:val="20"/>
        </w:rPr>
        <w:t>/vpišite »DA« ali »NE« pred navedeno državo/</w:t>
      </w:r>
    </w:p>
    <w:p w14:paraId="05776C42" w14:textId="77777777" w:rsidR="00D2134C" w:rsidRPr="00AB1B1F" w:rsidRDefault="00D2134C" w:rsidP="00D2134C">
      <w:pPr>
        <w:tabs>
          <w:tab w:val="left" w:pos="647"/>
          <w:tab w:val="center" w:pos="7722"/>
          <w:tab w:val="right" w:pos="9072"/>
        </w:tabs>
        <w:spacing w:after="0"/>
        <w:rPr>
          <w:sz w:val="24"/>
          <w:szCs w:val="24"/>
          <w:u w:val="single"/>
        </w:rPr>
      </w:pPr>
      <w:r w:rsidRPr="00AB1B1F">
        <w:rPr>
          <w:sz w:val="24"/>
          <w:szCs w:val="24"/>
          <w:u w:val="single"/>
        </w:rPr>
        <w:t>Delovne izkušnje:</w:t>
      </w:r>
    </w:p>
    <w:p w14:paraId="5180D7A6" w14:textId="77777777" w:rsidR="00D2134C" w:rsidRPr="00AB1B1F" w:rsidRDefault="00D2134C" w:rsidP="00D2134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/vpišite številko/</w:t>
      </w:r>
      <w:r w:rsidRPr="00AB1B1F">
        <w:t xml:space="preserve"> </w:t>
      </w:r>
      <w:r w:rsidRPr="00AB1B1F">
        <w:rPr>
          <w:sz w:val="24"/>
          <w:szCs w:val="24"/>
        </w:rPr>
        <w:t xml:space="preserve"> let</w:t>
      </w:r>
      <w:r w:rsidRPr="00AB1B1F">
        <w:t>.</w:t>
      </w:r>
    </w:p>
    <w:p w14:paraId="223334D4" w14:textId="1555976A" w:rsidR="002367D1" w:rsidRPr="00AB1B1F" w:rsidRDefault="002367D1" w:rsidP="002367D1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AB1B1F">
        <w:rPr>
          <w:u w:val="single"/>
        </w:rPr>
        <w:t>Osebne reference dodatno prijavljenega kadra -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DA7D73" w:rsidRPr="00AB1B1F" w14:paraId="1C3EDB6D" w14:textId="77777777" w:rsidTr="00505229">
        <w:tc>
          <w:tcPr>
            <w:tcW w:w="1784" w:type="dxa"/>
          </w:tcPr>
          <w:p w14:paraId="77105A61" w14:textId="3EE3DCEA" w:rsidR="00DA7D73" w:rsidRPr="00AB1B1F" w:rsidRDefault="00DA7D73" w:rsidP="00DA7D73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Naziv referenčnega posla v zvezi z izkušnjami s področja priprave analiz, študij, strategij programov in/ali </w:t>
            </w:r>
            <w:r w:rsidRPr="00AB1B1F">
              <w:rPr>
                <w:b/>
                <w:sz w:val="20"/>
                <w:szCs w:val="20"/>
              </w:rPr>
              <w:lastRenderedPageBreak/>
              <w:t>vrednotenj programov evropske kohezijske politike (aktivnosti financirane iz Evropskega sklada za regionalni razvoj ali Evropskega socialnega sklada ali Kohezijskega sklada) s pogodbeno vrednostjo vsaj 20.000,00 EUR brez DDV v zadnjih 10 letih pred datumom objave tega javnega naročila na portalu javnih naročil</w:t>
            </w:r>
          </w:p>
        </w:tc>
        <w:tc>
          <w:tcPr>
            <w:tcW w:w="1555" w:type="dxa"/>
          </w:tcPr>
          <w:p w14:paraId="49683EAA" w14:textId="77777777" w:rsidR="00DA7D73" w:rsidRPr="00AB1B1F" w:rsidRDefault="00DA7D73" w:rsidP="00DA7D73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lastRenderedPageBreak/>
              <w:t>Naziv naročnika</w:t>
            </w:r>
          </w:p>
        </w:tc>
        <w:tc>
          <w:tcPr>
            <w:tcW w:w="1755" w:type="dxa"/>
          </w:tcPr>
          <w:p w14:paraId="3F38D5B3" w14:textId="77777777" w:rsidR="00DA7D73" w:rsidRPr="00AB1B1F" w:rsidRDefault="00DA7D73" w:rsidP="00DA7D73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</w:tcPr>
          <w:p w14:paraId="026B1AFC" w14:textId="77777777" w:rsidR="00DA7D73" w:rsidRPr="00AB1B1F" w:rsidRDefault="00DA7D73" w:rsidP="00DA7D73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</w:tcPr>
          <w:p w14:paraId="61F6D8B0" w14:textId="77777777" w:rsidR="00DA7D73" w:rsidRPr="00AB1B1F" w:rsidRDefault="00DA7D73" w:rsidP="00DA7D73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Pogodbena vrednost </w:t>
            </w:r>
          </w:p>
          <w:p w14:paraId="55E3B90C" w14:textId="77777777" w:rsidR="00DA7D73" w:rsidRPr="00AB1B1F" w:rsidRDefault="00DA7D73" w:rsidP="00DA7D73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(v EUR brez DDV)</w:t>
            </w:r>
          </w:p>
        </w:tc>
      </w:tr>
      <w:tr w:rsidR="00DA7D73" w:rsidRPr="00AB1B1F" w14:paraId="76CD20B0" w14:textId="77777777" w:rsidTr="00505229">
        <w:tc>
          <w:tcPr>
            <w:tcW w:w="1784" w:type="dxa"/>
          </w:tcPr>
          <w:p w14:paraId="3274A4D0" w14:textId="77777777" w:rsidR="00DA7D73" w:rsidRPr="00AB1B1F" w:rsidRDefault="00DA7D73" w:rsidP="00DA7D73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555" w:type="dxa"/>
          </w:tcPr>
          <w:p w14:paraId="3FE38C97" w14:textId="77777777" w:rsidR="00DA7D73" w:rsidRPr="00AB1B1F" w:rsidRDefault="00DA7D73" w:rsidP="00DA7D73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17954C35" w14:textId="77777777" w:rsidR="00DA7D73" w:rsidRPr="00AB1B1F" w:rsidRDefault="00DA7D73" w:rsidP="00DA7D73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55994E71" w14:textId="77777777" w:rsidR="00DA7D73" w:rsidRPr="00AB1B1F" w:rsidRDefault="00DA7D73" w:rsidP="00DA7D73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639" w:type="dxa"/>
          </w:tcPr>
          <w:p w14:paraId="75631FF0" w14:textId="77777777" w:rsidR="00DA7D73" w:rsidRPr="00AB1B1F" w:rsidRDefault="00DA7D73" w:rsidP="00DA7D73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</w:tr>
    </w:tbl>
    <w:p w14:paraId="366BEC5C" w14:textId="77777777" w:rsidR="00155AE8" w:rsidRPr="00AB1B1F" w:rsidRDefault="00155AE8" w:rsidP="00155AE8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655758F7" w14:textId="77777777" w:rsidR="00155AE8" w:rsidRPr="00AB1B1F" w:rsidRDefault="00155AE8" w:rsidP="00155AE8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4F5A105" w14:textId="77777777" w:rsidR="00A134CC" w:rsidRPr="00AB1B1F" w:rsidRDefault="00A134CC" w:rsidP="00A134CC">
      <w:pPr>
        <w:tabs>
          <w:tab w:val="left" w:pos="647"/>
          <w:tab w:val="center" w:pos="7722"/>
          <w:tab w:val="right" w:pos="9072"/>
        </w:tabs>
      </w:pPr>
      <w:r w:rsidRPr="00AB1B1F">
        <w:t>Imenovani strokovnjak, ki je naveden na tem obrazcu, ni vrednotil specifičnega cilja programa, v kolikor je sodeloval pri izvedbi projekta tega specifičnega cilja pri vodilnem partnerju / projektnem partnerju. Prav tako imenovani strokovnjak ni sodeloval pri pripravi Interreg programa SI-AT 2021-2027.</w:t>
      </w:r>
    </w:p>
    <w:p w14:paraId="267D1EE1" w14:textId="77777777" w:rsidR="00155AE8" w:rsidRPr="00AB1B1F" w:rsidRDefault="00155AE8" w:rsidP="00155AE8">
      <w:pPr>
        <w:tabs>
          <w:tab w:val="left" w:pos="647"/>
          <w:tab w:val="center" w:pos="7722"/>
          <w:tab w:val="right" w:pos="9072"/>
        </w:tabs>
      </w:pPr>
    </w:p>
    <w:p w14:paraId="50943B72" w14:textId="77777777" w:rsidR="002367D1" w:rsidRPr="00AB1B1F" w:rsidRDefault="002367D1" w:rsidP="002367D1">
      <w:pPr>
        <w:tabs>
          <w:tab w:val="center" w:pos="7722"/>
          <w:tab w:val="right" w:pos="9072"/>
        </w:tabs>
      </w:pPr>
    </w:p>
    <w:p w14:paraId="45CC0C92" w14:textId="77777777" w:rsidR="006D534E" w:rsidRPr="00AB1B1F" w:rsidRDefault="006D534E" w:rsidP="006D534E">
      <w:pPr>
        <w:rPr>
          <w:rFonts w:cs="Arial"/>
          <w:szCs w:val="20"/>
        </w:rPr>
      </w:pPr>
    </w:p>
    <w:p w14:paraId="026E5EF4" w14:textId="77777777" w:rsidR="006D534E" w:rsidRPr="00AB1B1F" w:rsidRDefault="006D534E" w:rsidP="006D534E">
      <w:pPr>
        <w:rPr>
          <w:rFonts w:cs="Arial"/>
          <w:szCs w:val="20"/>
        </w:rPr>
      </w:pPr>
    </w:p>
    <w:p w14:paraId="4F767118" w14:textId="77777777" w:rsidR="006D534E" w:rsidRPr="00AB1B1F" w:rsidRDefault="006D534E" w:rsidP="006D534E">
      <w:pPr>
        <w:rPr>
          <w:rFonts w:cs="Arial"/>
          <w:szCs w:val="20"/>
        </w:rPr>
      </w:pPr>
    </w:p>
    <w:p w14:paraId="051A46A2" w14:textId="77777777" w:rsidR="006D534E" w:rsidRPr="00AB1B1F" w:rsidRDefault="006D534E" w:rsidP="006D534E">
      <w:pPr>
        <w:rPr>
          <w:rFonts w:cs="Arial"/>
          <w:szCs w:val="20"/>
        </w:rPr>
      </w:pPr>
    </w:p>
    <w:p w14:paraId="17C7BB1C" w14:textId="77777777" w:rsidR="006D534E" w:rsidRPr="00AB1B1F" w:rsidRDefault="006D534E" w:rsidP="006D534E">
      <w:pPr>
        <w:rPr>
          <w:rFonts w:cs="Arial"/>
          <w:szCs w:val="20"/>
        </w:rPr>
      </w:pPr>
    </w:p>
    <w:p w14:paraId="1AE7F64B" w14:textId="77777777" w:rsidR="006D534E" w:rsidRPr="00AB1B1F" w:rsidRDefault="006D534E" w:rsidP="006D534E">
      <w:pPr>
        <w:rPr>
          <w:rFonts w:cs="Arial"/>
          <w:szCs w:val="20"/>
        </w:rPr>
      </w:pPr>
    </w:p>
    <w:p w14:paraId="6F12D484" w14:textId="77777777" w:rsidR="006D534E" w:rsidRPr="00AB1B1F" w:rsidRDefault="006D534E" w:rsidP="006D534E">
      <w:pPr>
        <w:rPr>
          <w:rFonts w:cs="Arial"/>
          <w:szCs w:val="20"/>
        </w:rPr>
      </w:pPr>
    </w:p>
    <w:p w14:paraId="1CC9C2C4" w14:textId="77777777" w:rsidR="006D534E" w:rsidRPr="00AB1B1F" w:rsidRDefault="006D534E" w:rsidP="006D534E">
      <w:pPr>
        <w:rPr>
          <w:rFonts w:cs="Arial"/>
          <w:szCs w:val="20"/>
        </w:rPr>
      </w:pPr>
    </w:p>
    <w:p w14:paraId="5B134FCB" w14:textId="1293AAC0" w:rsidR="00AA1EE1" w:rsidRPr="00AB1B1F" w:rsidRDefault="00AA1EE1" w:rsidP="00AA1EE1">
      <w:r w:rsidRPr="00AB1B1F">
        <w:rPr>
          <w:b/>
          <w:sz w:val="28"/>
          <w:szCs w:val="28"/>
        </w:rPr>
        <w:lastRenderedPageBreak/>
        <w:t>Mer: Dodatna izvedbena zmogljivost projektne skupine (za dodatne strokovnjake)</w:t>
      </w:r>
      <w:r w:rsidRPr="00AB1B1F">
        <w:rPr>
          <w:b/>
          <w:sz w:val="24"/>
          <w:szCs w:val="24"/>
        </w:rPr>
        <w:t xml:space="preserve"> </w:t>
      </w:r>
      <w:r w:rsidRPr="00AB1B1F">
        <w:t>– ponudnik vpiše podatke o dodatno prijavljenem strokovnjaku, ki ga bo prijavil za pridobitev točk iz podmerila 3 točke 10 Navodil gospodarskim subjektom za pripravo ponudbe.</w:t>
      </w:r>
    </w:p>
    <w:p w14:paraId="0EE91045" w14:textId="77777777" w:rsidR="00AA1EE1" w:rsidRPr="00AB1B1F" w:rsidRDefault="00AA1EE1" w:rsidP="00AA1EE1">
      <w:pPr>
        <w:tabs>
          <w:tab w:val="center" w:pos="7722"/>
          <w:tab w:val="right" w:pos="9072"/>
        </w:tabs>
        <w:jc w:val="left"/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ime in priimek/</w:t>
      </w:r>
      <w:r w:rsidRPr="00AB1B1F">
        <w:t xml:space="preserve">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 xml:space="preserve">/vpišite pridobljeno stopnjo izobrazbe/, </w:t>
      </w:r>
      <w:r w:rsidRPr="00AB1B1F">
        <w:rPr>
          <w:iCs/>
        </w:rPr>
        <w:t xml:space="preserve">ki ga prijavlja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/vpišite naziv gospodarskega subjekta/</w:t>
      </w:r>
      <w:r w:rsidRPr="00AB1B1F">
        <w:t xml:space="preserve"> </w:t>
      </w:r>
    </w:p>
    <w:p w14:paraId="1E21D24D" w14:textId="77777777" w:rsidR="00AA1EE1" w:rsidRPr="00AB1B1F" w:rsidRDefault="00AA1EE1" w:rsidP="00AA1EE1">
      <w:pPr>
        <w:tabs>
          <w:tab w:val="center" w:pos="7722"/>
          <w:tab w:val="right" w:pos="9072"/>
        </w:tabs>
        <w:jc w:val="left"/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vpišite strokovno področje/</w:t>
      </w:r>
    </w:p>
    <w:p w14:paraId="128DA666" w14:textId="77777777" w:rsidR="00AA1EE1" w:rsidRPr="00AB1B1F" w:rsidRDefault="00AA1EE1" w:rsidP="00AA1EE1">
      <w:pPr>
        <w:tabs>
          <w:tab w:val="center" w:pos="7722"/>
          <w:tab w:val="right" w:pos="9072"/>
        </w:tabs>
        <w:jc w:val="left"/>
        <w:rPr>
          <w:i/>
          <w:sz w:val="18"/>
          <w:szCs w:val="18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vpišite konkretne naloge/</w:t>
      </w:r>
    </w:p>
    <w:p w14:paraId="5F354309" w14:textId="77777777" w:rsidR="00AA1EE1" w:rsidRPr="00AB1B1F" w:rsidRDefault="00AA1EE1" w:rsidP="00AA1EE1">
      <w:pPr>
        <w:tabs>
          <w:tab w:val="center" w:pos="7722"/>
          <w:tab w:val="right" w:pos="9072"/>
        </w:tabs>
        <w:jc w:val="left"/>
        <w:rPr>
          <w:i/>
          <w:sz w:val="18"/>
          <w:szCs w:val="18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vpišite faze izvedbe/</w:t>
      </w:r>
    </w:p>
    <w:p w14:paraId="1959A203" w14:textId="77777777" w:rsidR="00AA1EE1" w:rsidRPr="00AB1B1F" w:rsidRDefault="00AA1EE1" w:rsidP="00AA1EE1">
      <w:pPr>
        <w:tabs>
          <w:tab w:val="center" w:pos="7722"/>
          <w:tab w:val="right" w:pos="9072"/>
        </w:tabs>
        <w:jc w:val="left"/>
        <w:rPr>
          <w:i/>
          <w:sz w:val="18"/>
          <w:szCs w:val="18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 vpišite predviden obseg sodelovanja/</w:t>
      </w:r>
    </w:p>
    <w:p w14:paraId="1EA91C97" w14:textId="77777777" w:rsidR="00AA1EE1" w:rsidRPr="00AB1B1F" w:rsidRDefault="00AA1EE1" w:rsidP="00AA1EE1">
      <w:pPr>
        <w:tabs>
          <w:tab w:val="center" w:pos="7722"/>
          <w:tab w:val="right" w:pos="9072"/>
        </w:tabs>
      </w:pPr>
      <w:r w:rsidRPr="00AB1B1F">
        <w:t>Navedeni dodatno prijavljen strokovnjak se</w:t>
      </w:r>
      <w:r w:rsidRPr="00AB1B1F">
        <w:rPr>
          <w:b/>
        </w:rPr>
        <w:t xml:space="preserve"> </w:t>
      </w:r>
      <w:r w:rsidRPr="00AB1B1F">
        <w:rPr>
          <w:bCs/>
        </w:rPr>
        <w:t>prijavlja</w:t>
      </w:r>
      <w:r w:rsidRPr="00AB1B1F">
        <w:rPr>
          <w:b/>
        </w:rPr>
        <w:t xml:space="preserve"> </w:t>
      </w:r>
      <w:r w:rsidRPr="00AB1B1F">
        <w:rPr>
          <w:b/>
          <w:u w:val="single"/>
        </w:rPr>
        <w:t xml:space="preserve">za izpolnjevanje Mer 2: Dodatna izvedbena zmogljivost projektne skupine (za dodatne strokovnjake) </w:t>
      </w:r>
      <w:r w:rsidRPr="00AB1B1F">
        <w:t>iz podtočke 3 točke 10 Merila iz Navodil gospodarskim subjektom za pripravo ponudbe.</w:t>
      </w:r>
    </w:p>
    <w:p w14:paraId="58BA9BFB" w14:textId="77777777" w:rsidR="00AA1EE1" w:rsidRPr="00AB1B1F" w:rsidRDefault="00AA1EE1" w:rsidP="00AA1EE1">
      <w:pPr>
        <w:tabs>
          <w:tab w:val="center" w:pos="7722"/>
          <w:tab w:val="right" w:pos="9072"/>
        </w:tabs>
        <w:spacing w:after="0"/>
      </w:pPr>
      <w:r w:rsidRPr="00AB1B1F">
        <w:rPr>
          <w:u w:val="single"/>
        </w:rPr>
        <w:t>Znanje jezikov</w:t>
      </w:r>
      <w:r w:rsidRPr="00AB1B1F">
        <w:rPr>
          <w:rStyle w:val="Sprotnaopomba-sklic"/>
        </w:rPr>
        <w:footnoteReference w:id="4"/>
      </w:r>
      <w:r w:rsidRPr="00AB1B1F">
        <w:t xml:space="preserve"> </w:t>
      </w:r>
      <w:r w:rsidRPr="00AB1B1F">
        <w:rPr>
          <w:i/>
          <w:iCs/>
          <w:sz w:val="18"/>
          <w:szCs w:val="18"/>
        </w:rPr>
        <w:t>/spodaj pri vsakem jeziku vpišite izbrano oznako po evropski jezikovni lestvici CEFR/</w:t>
      </w:r>
      <w:r w:rsidRPr="00AB1B1F">
        <w:t>:</w:t>
      </w:r>
    </w:p>
    <w:p w14:paraId="09FEBED5" w14:textId="77777777" w:rsidR="00AA1EE1" w:rsidRPr="00AB1B1F" w:rsidRDefault="00AA1EE1" w:rsidP="00AA1EE1">
      <w:pPr>
        <w:tabs>
          <w:tab w:val="center" w:pos="7722"/>
          <w:tab w:val="right" w:pos="9072"/>
        </w:tabs>
        <w:spacing w:after="0"/>
      </w:pPr>
      <w:r w:rsidRPr="00AB1B1F">
        <w:t xml:space="preserve">Znanje slovenskega jezika (branje, govorjenje, pisanje in razumevanje):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</w:p>
    <w:p w14:paraId="0CEBB245" w14:textId="77777777" w:rsidR="00AA1EE1" w:rsidRPr="00AB1B1F" w:rsidRDefault="00AA1EE1" w:rsidP="00AA1EE1">
      <w:pPr>
        <w:tabs>
          <w:tab w:val="center" w:pos="7722"/>
          <w:tab w:val="right" w:pos="9072"/>
        </w:tabs>
        <w:spacing w:after="0"/>
      </w:pPr>
      <w:r w:rsidRPr="00AB1B1F">
        <w:t xml:space="preserve">Znanje nemškega jezika (branje, govorjenje, pisanje in razumevanje):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</w:p>
    <w:p w14:paraId="4922C015" w14:textId="77777777" w:rsidR="00AA1EE1" w:rsidRPr="00AB1B1F" w:rsidRDefault="00AA1EE1" w:rsidP="00AA1EE1">
      <w:pPr>
        <w:tabs>
          <w:tab w:val="center" w:pos="7722"/>
          <w:tab w:val="right" w:pos="9072"/>
        </w:tabs>
      </w:pPr>
      <w:r w:rsidRPr="00AB1B1F">
        <w:t xml:space="preserve">Znanje angleškega jezika (branje, govorjenje, pisanje in razumevanje):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</w:p>
    <w:p w14:paraId="552FB640" w14:textId="77777777" w:rsidR="00AA1EE1" w:rsidRPr="00AB1B1F" w:rsidRDefault="00AA1EE1" w:rsidP="00AA1EE1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>Odlično poznavanje socio-ekonomskega stanja, čezmejnega sodelovanja, morebitnih ovir tega sodelovanj kakor tudi razvojnih možnosti programskega območja:</w:t>
      </w:r>
    </w:p>
    <w:p w14:paraId="226FA02D" w14:textId="77777777" w:rsidR="00AA1EE1" w:rsidRPr="00AB1B1F" w:rsidRDefault="00AA1EE1" w:rsidP="00AA1EE1">
      <w:pPr>
        <w:tabs>
          <w:tab w:val="center" w:pos="7722"/>
          <w:tab w:val="right" w:pos="9072"/>
        </w:tabs>
        <w:rPr>
          <w:i/>
          <w:iCs/>
          <w:sz w:val="20"/>
          <w:szCs w:val="20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DA,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NE </w:t>
      </w:r>
      <w:r w:rsidRPr="00AB1B1F">
        <w:rPr>
          <w:i/>
          <w:iCs/>
          <w:sz w:val="20"/>
          <w:szCs w:val="20"/>
        </w:rPr>
        <w:t>/označite pred »DA« ali »NE«/</w:t>
      </w:r>
    </w:p>
    <w:p w14:paraId="2F60998B" w14:textId="77777777" w:rsidR="00AA1EE1" w:rsidRPr="00AB1B1F" w:rsidRDefault="00AA1EE1" w:rsidP="00AA1EE1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>Odlično poznavanje vsebin, ki jih zajemajo specifični cilji programa:</w:t>
      </w:r>
    </w:p>
    <w:p w14:paraId="27EF3001" w14:textId="77777777" w:rsidR="00AA1EE1" w:rsidRPr="00AB1B1F" w:rsidRDefault="00AA1EE1" w:rsidP="00AA1EE1">
      <w:pPr>
        <w:tabs>
          <w:tab w:val="center" w:pos="7722"/>
          <w:tab w:val="right" w:pos="9072"/>
        </w:tabs>
        <w:rPr>
          <w:i/>
          <w:iCs/>
          <w:sz w:val="20"/>
          <w:szCs w:val="20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DA,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NE </w:t>
      </w:r>
      <w:r w:rsidRPr="00AB1B1F">
        <w:rPr>
          <w:i/>
          <w:iCs/>
          <w:sz w:val="20"/>
          <w:szCs w:val="20"/>
        </w:rPr>
        <w:t>/označi pred »DA« ali »NE«/</w:t>
      </w:r>
    </w:p>
    <w:p w14:paraId="1E116D48" w14:textId="77777777" w:rsidR="00AA1EE1" w:rsidRPr="00AB1B1F" w:rsidRDefault="00AA1EE1" w:rsidP="00AA1EE1">
      <w:pPr>
        <w:tabs>
          <w:tab w:val="center" w:pos="7722"/>
          <w:tab w:val="right" w:pos="9072"/>
        </w:tabs>
        <w:spacing w:after="0"/>
        <w:rPr>
          <w:u w:val="single"/>
        </w:rPr>
      </w:pPr>
      <w:r w:rsidRPr="00AB1B1F">
        <w:rPr>
          <w:u w:val="single"/>
        </w:rPr>
        <w:t>Zgoraj navedeni strokovnjak je član projektne skupine iz:</w:t>
      </w:r>
    </w:p>
    <w:p w14:paraId="1D9A319C" w14:textId="77777777" w:rsidR="00AA1EE1" w:rsidRPr="00AB1B1F" w:rsidRDefault="00AA1EE1" w:rsidP="00AA1EE1">
      <w:pPr>
        <w:tabs>
          <w:tab w:val="center" w:pos="7722"/>
          <w:tab w:val="right" w:pos="9072"/>
        </w:tabs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Republike Slovenije, </w:t>
      </w: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Republike Avstrije </w:t>
      </w:r>
      <w:r w:rsidRPr="00AB1B1F">
        <w:rPr>
          <w:i/>
          <w:iCs/>
          <w:sz w:val="20"/>
          <w:szCs w:val="20"/>
        </w:rPr>
        <w:t>/vpišite »DA« ali »NE« pred navedeno državo/</w:t>
      </w:r>
    </w:p>
    <w:p w14:paraId="3F6DE7F7" w14:textId="77777777" w:rsidR="00AA1EE1" w:rsidRPr="00AB1B1F" w:rsidRDefault="00AA1EE1" w:rsidP="00AA1EE1">
      <w:pPr>
        <w:tabs>
          <w:tab w:val="left" w:pos="647"/>
          <w:tab w:val="center" w:pos="7722"/>
          <w:tab w:val="right" w:pos="9072"/>
        </w:tabs>
        <w:spacing w:after="0"/>
        <w:rPr>
          <w:sz w:val="24"/>
          <w:szCs w:val="24"/>
          <w:u w:val="single"/>
        </w:rPr>
      </w:pPr>
      <w:r w:rsidRPr="00AB1B1F">
        <w:rPr>
          <w:sz w:val="24"/>
          <w:szCs w:val="24"/>
          <w:u w:val="single"/>
        </w:rPr>
        <w:t>Delovne izkušnje:</w:t>
      </w:r>
    </w:p>
    <w:p w14:paraId="7668D4B4" w14:textId="77777777" w:rsidR="00AA1EE1" w:rsidRPr="00AB1B1F" w:rsidRDefault="00AA1EE1" w:rsidP="00AA1EE1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AB1B1F">
        <w:fldChar w:fldCharType="begin">
          <w:ffData>
            <w:name w:val="Besedilo42"/>
            <w:enabled/>
            <w:calcOnExit w:val="0"/>
            <w:textInput/>
          </w:ffData>
        </w:fldChar>
      </w:r>
      <w:r w:rsidRPr="00AB1B1F">
        <w:instrText xml:space="preserve"> FORMTEXT </w:instrText>
      </w:r>
      <w:r w:rsidRPr="00AB1B1F">
        <w:fldChar w:fldCharType="separate"/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t> </w:t>
      </w:r>
      <w:r w:rsidRPr="00AB1B1F">
        <w:fldChar w:fldCharType="end"/>
      </w:r>
      <w:r w:rsidRPr="00AB1B1F">
        <w:t xml:space="preserve"> </w:t>
      </w:r>
      <w:r w:rsidRPr="00AB1B1F">
        <w:rPr>
          <w:i/>
          <w:sz w:val="18"/>
          <w:szCs w:val="18"/>
        </w:rPr>
        <w:t>/vpišite številko/</w:t>
      </w:r>
      <w:r w:rsidRPr="00AB1B1F">
        <w:t xml:space="preserve"> </w:t>
      </w:r>
      <w:r w:rsidRPr="00AB1B1F">
        <w:rPr>
          <w:sz w:val="24"/>
          <w:szCs w:val="24"/>
        </w:rPr>
        <w:t xml:space="preserve"> let</w:t>
      </w:r>
      <w:r w:rsidRPr="00AB1B1F">
        <w:t>.</w:t>
      </w:r>
    </w:p>
    <w:p w14:paraId="2EB505C3" w14:textId="77777777" w:rsidR="00AA1EE1" w:rsidRPr="00AB1B1F" w:rsidRDefault="00AA1EE1" w:rsidP="00AA1EE1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AB1B1F">
        <w:rPr>
          <w:u w:val="single"/>
        </w:rPr>
        <w:t>Osebne reference dodatno prijavljenega kadra -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AA1EE1" w:rsidRPr="00AB1B1F" w14:paraId="2FF9323B" w14:textId="77777777" w:rsidTr="00A06860">
        <w:tc>
          <w:tcPr>
            <w:tcW w:w="1784" w:type="dxa"/>
          </w:tcPr>
          <w:p w14:paraId="71AAD3CB" w14:textId="77777777" w:rsidR="00AA1EE1" w:rsidRPr="00AB1B1F" w:rsidRDefault="00AA1EE1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Naziv referenčnega posla v zvezi z izkušnjami s področja priprave analiz, študij, strategij programov in/ali </w:t>
            </w:r>
            <w:r w:rsidRPr="00AB1B1F">
              <w:rPr>
                <w:b/>
                <w:sz w:val="20"/>
                <w:szCs w:val="20"/>
              </w:rPr>
              <w:lastRenderedPageBreak/>
              <w:t>vrednotenj programov evropske kohezijske politike (aktivnosti financirane iz Evropskega sklada za regionalni razvoj ali Evropskega socialnega sklada ali Kohezijskega sklada) s pogodbeno vrednostjo vsaj 20.000,00 EUR brez DDV v zadnjih 10 letih pred datumom objave tega javnega naročila na portalu javnih naročil</w:t>
            </w:r>
          </w:p>
        </w:tc>
        <w:tc>
          <w:tcPr>
            <w:tcW w:w="1555" w:type="dxa"/>
          </w:tcPr>
          <w:p w14:paraId="418BF74D" w14:textId="77777777" w:rsidR="00AA1EE1" w:rsidRPr="00AB1B1F" w:rsidRDefault="00AA1EE1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lastRenderedPageBreak/>
              <w:t>Naziv naročnika</w:t>
            </w:r>
          </w:p>
        </w:tc>
        <w:tc>
          <w:tcPr>
            <w:tcW w:w="1755" w:type="dxa"/>
          </w:tcPr>
          <w:p w14:paraId="319B15D2" w14:textId="77777777" w:rsidR="00AA1EE1" w:rsidRPr="00AB1B1F" w:rsidRDefault="00AA1EE1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</w:tcPr>
          <w:p w14:paraId="25A0F2C1" w14:textId="77777777" w:rsidR="00AA1EE1" w:rsidRPr="00AB1B1F" w:rsidRDefault="00AA1EE1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</w:tcPr>
          <w:p w14:paraId="2A8DAB4F" w14:textId="77777777" w:rsidR="00AA1EE1" w:rsidRPr="00AB1B1F" w:rsidRDefault="00AA1EE1" w:rsidP="00A06860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 xml:space="preserve">Pogodbena vrednost </w:t>
            </w:r>
          </w:p>
          <w:p w14:paraId="17F1BD55" w14:textId="77777777" w:rsidR="00AA1EE1" w:rsidRPr="00AB1B1F" w:rsidRDefault="00AA1EE1" w:rsidP="00A06860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AB1B1F">
              <w:rPr>
                <w:b/>
                <w:sz w:val="20"/>
                <w:szCs w:val="20"/>
              </w:rPr>
              <w:t>(v EUR brez DDV)</w:t>
            </w:r>
          </w:p>
        </w:tc>
      </w:tr>
      <w:tr w:rsidR="00AA1EE1" w:rsidRPr="00AB1B1F" w14:paraId="0EF0A591" w14:textId="77777777" w:rsidTr="00A06860">
        <w:tc>
          <w:tcPr>
            <w:tcW w:w="1784" w:type="dxa"/>
          </w:tcPr>
          <w:p w14:paraId="0608DECC" w14:textId="77777777" w:rsidR="00AA1EE1" w:rsidRPr="00AB1B1F" w:rsidRDefault="00AA1EE1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555" w:type="dxa"/>
          </w:tcPr>
          <w:p w14:paraId="1D57F807" w14:textId="77777777" w:rsidR="00AA1EE1" w:rsidRPr="00AB1B1F" w:rsidRDefault="00AA1EE1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52D2D5B2" w14:textId="77777777" w:rsidR="00AA1EE1" w:rsidRPr="00AB1B1F" w:rsidRDefault="00AA1EE1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755" w:type="dxa"/>
          </w:tcPr>
          <w:p w14:paraId="7D5CED7E" w14:textId="77777777" w:rsidR="00AA1EE1" w:rsidRPr="00AB1B1F" w:rsidRDefault="00AA1EE1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  <w:tc>
          <w:tcPr>
            <w:tcW w:w="1639" w:type="dxa"/>
          </w:tcPr>
          <w:p w14:paraId="71100730" w14:textId="77777777" w:rsidR="00AA1EE1" w:rsidRPr="00AB1B1F" w:rsidRDefault="00AA1EE1" w:rsidP="00A06860">
            <w:r w:rsidRPr="00AB1B1F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B1B1F">
              <w:instrText xml:space="preserve"> FORMTEXT </w:instrText>
            </w:r>
            <w:r w:rsidRPr="00AB1B1F">
              <w:fldChar w:fldCharType="separate"/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t> </w:t>
            </w:r>
            <w:r w:rsidRPr="00AB1B1F">
              <w:fldChar w:fldCharType="end"/>
            </w:r>
          </w:p>
        </w:tc>
      </w:tr>
    </w:tbl>
    <w:p w14:paraId="410C5928" w14:textId="77777777" w:rsidR="00AA1EE1" w:rsidRPr="00AB1B1F" w:rsidRDefault="00AA1EE1" w:rsidP="00AA1EE1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11C53730" w14:textId="77777777" w:rsidR="00AA1EE1" w:rsidRPr="00AB1B1F" w:rsidRDefault="00AA1EE1" w:rsidP="00AA1EE1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55E2F63E" w14:textId="77777777" w:rsidR="00AA1EE1" w:rsidRDefault="00AA1EE1" w:rsidP="00AA1EE1">
      <w:pPr>
        <w:tabs>
          <w:tab w:val="left" w:pos="647"/>
          <w:tab w:val="center" w:pos="7722"/>
          <w:tab w:val="right" w:pos="9072"/>
        </w:tabs>
      </w:pPr>
      <w:r w:rsidRPr="00AB1B1F">
        <w:t>Imenovani strokovnjak, ki je naveden na tem obrazcu, ni vr</w:t>
      </w:r>
      <w:r>
        <w:t>ednotil specifičnega cilja programa, v kolikor je sodeloval pri izvedbi projekta tega specifičnega cilja pri vodilnem partnerju / projektnem partnerju. Prav tako imenovani strokovnjak ni sodeloval pri pripravi Interreg programa SI-AT 2021-2027.</w:t>
      </w:r>
    </w:p>
    <w:p w14:paraId="7F0D7F23" w14:textId="77777777" w:rsidR="00AA1EE1" w:rsidRDefault="00AA1EE1" w:rsidP="00AA1EE1">
      <w:pPr>
        <w:tabs>
          <w:tab w:val="left" w:pos="647"/>
          <w:tab w:val="center" w:pos="7722"/>
          <w:tab w:val="right" w:pos="9072"/>
        </w:tabs>
      </w:pPr>
    </w:p>
    <w:p w14:paraId="43D36105" w14:textId="77777777" w:rsidR="00AA1EE1" w:rsidRDefault="00AA1EE1" w:rsidP="00AA1EE1">
      <w:pPr>
        <w:tabs>
          <w:tab w:val="center" w:pos="7722"/>
          <w:tab w:val="right" w:pos="9072"/>
        </w:tabs>
      </w:pPr>
    </w:p>
    <w:p w14:paraId="1F3DC7AC" w14:textId="77777777" w:rsidR="00AA1EE1" w:rsidRPr="006D534E" w:rsidRDefault="00AA1EE1" w:rsidP="00AA1EE1">
      <w:pPr>
        <w:rPr>
          <w:rFonts w:cs="Arial"/>
          <w:szCs w:val="20"/>
        </w:rPr>
      </w:pPr>
    </w:p>
    <w:p w14:paraId="2021D692" w14:textId="77777777" w:rsidR="00AA1EE1" w:rsidRPr="006D534E" w:rsidRDefault="00AA1EE1" w:rsidP="00AA1EE1">
      <w:pPr>
        <w:rPr>
          <w:rFonts w:cs="Arial"/>
          <w:szCs w:val="20"/>
        </w:rPr>
      </w:pPr>
    </w:p>
    <w:p w14:paraId="4D3164A6" w14:textId="77777777" w:rsidR="00AA1EE1" w:rsidRPr="006D534E" w:rsidRDefault="00AA1EE1" w:rsidP="00AA1EE1">
      <w:pPr>
        <w:rPr>
          <w:rFonts w:cs="Arial"/>
          <w:szCs w:val="20"/>
        </w:rPr>
      </w:pPr>
    </w:p>
    <w:p w14:paraId="2F228133" w14:textId="77777777" w:rsidR="006D534E" w:rsidRPr="006D534E" w:rsidRDefault="006D534E" w:rsidP="006D534E">
      <w:pPr>
        <w:rPr>
          <w:rFonts w:cs="Arial"/>
          <w:szCs w:val="20"/>
        </w:rPr>
      </w:pPr>
    </w:p>
    <w:p w14:paraId="37416F10" w14:textId="77777777" w:rsidR="006D534E" w:rsidRPr="006D534E" w:rsidRDefault="006D534E" w:rsidP="006D534E">
      <w:pPr>
        <w:rPr>
          <w:rFonts w:cs="Arial"/>
          <w:szCs w:val="20"/>
        </w:rPr>
      </w:pPr>
    </w:p>
    <w:p w14:paraId="32BC409A" w14:textId="77777777" w:rsidR="006D534E" w:rsidRPr="006D534E" w:rsidRDefault="006D534E" w:rsidP="006D534E">
      <w:pPr>
        <w:rPr>
          <w:rFonts w:cs="Arial"/>
          <w:szCs w:val="20"/>
        </w:rPr>
      </w:pPr>
    </w:p>
    <w:p w14:paraId="5E2C416A" w14:textId="77777777" w:rsidR="006D534E" w:rsidRPr="006D534E" w:rsidRDefault="006D534E" w:rsidP="006D534E">
      <w:pPr>
        <w:rPr>
          <w:rFonts w:cs="Arial"/>
          <w:szCs w:val="20"/>
        </w:rPr>
      </w:pPr>
    </w:p>
    <w:sectPr w:rsidR="006D534E" w:rsidRPr="006D534E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C70F5" w14:textId="77777777" w:rsidR="00D8187C" w:rsidRDefault="00D8187C">
      <w:r>
        <w:separator/>
      </w:r>
    </w:p>
  </w:endnote>
  <w:endnote w:type="continuationSeparator" w:id="0">
    <w:p w14:paraId="41ED7965" w14:textId="77777777" w:rsidR="00D8187C" w:rsidRDefault="00D8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79261" w14:textId="77777777" w:rsidR="00D8187C" w:rsidRDefault="00D8187C">
      <w:r>
        <w:separator/>
      </w:r>
    </w:p>
  </w:footnote>
  <w:footnote w:type="continuationSeparator" w:id="0">
    <w:p w14:paraId="05898A2F" w14:textId="77777777" w:rsidR="00D8187C" w:rsidRDefault="00D8187C">
      <w:r>
        <w:continuationSeparator/>
      </w:r>
    </w:p>
  </w:footnote>
  <w:footnote w:id="1">
    <w:p w14:paraId="64D3D86E" w14:textId="7AAEA204" w:rsidR="00844FEA" w:rsidRPr="00844FEA" w:rsidRDefault="00844FEA">
      <w:pPr>
        <w:pStyle w:val="Sprotnaopomba-besedilo"/>
        <w:rPr>
          <w:rFonts w:ascii="Calibri" w:hAnsi="Calibri" w:cs="Calibri"/>
          <w:i/>
          <w:iCs/>
          <w:sz w:val="22"/>
          <w:szCs w:val="22"/>
        </w:rPr>
      </w:pPr>
      <w:r w:rsidRPr="00844FEA">
        <w:rPr>
          <w:rStyle w:val="Sprotnaopomba-sklic"/>
          <w:rFonts w:ascii="Calibri" w:hAnsi="Calibri" w:cs="Calibri"/>
          <w:i/>
          <w:iCs/>
          <w:sz w:val="22"/>
          <w:szCs w:val="22"/>
        </w:rPr>
        <w:footnoteRef/>
      </w:r>
      <w:r w:rsidRPr="00844FEA">
        <w:rPr>
          <w:rFonts w:ascii="Calibri" w:hAnsi="Calibri" w:cs="Calibri"/>
          <w:i/>
          <w:iCs/>
          <w:sz w:val="22"/>
          <w:szCs w:val="22"/>
        </w:rPr>
        <w:t xml:space="preserve"> Po evropski jezikovni lestvici CEFR (6 jezikovnih ravni – A1, A2, B1, B2, C1 in C2)</w:t>
      </w:r>
    </w:p>
  </w:footnote>
  <w:footnote w:id="2">
    <w:p w14:paraId="7B2E3835" w14:textId="77777777" w:rsidR="00370828" w:rsidRPr="00844FEA" w:rsidRDefault="00370828" w:rsidP="00370828">
      <w:pPr>
        <w:pStyle w:val="Sprotnaopomba-besedilo"/>
        <w:rPr>
          <w:rFonts w:ascii="Calibri" w:hAnsi="Calibri" w:cs="Calibri"/>
          <w:i/>
          <w:iCs/>
          <w:sz w:val="22"/>
          <w:szCs w:val="22"/>
        </w:rPr>
      </w:pPr>
      <w:r w:rsidRPr="00844FEA">
        <w:rPr>
          <w:rStyle w:val="Sprotnaopomba-sklic"/>
          <w:rFonts w:ascii="Calibri" w:hAnsi="Calibri" w:cs="Calibri"/>
          <w:i/>
          <w:iCs/>
          <w:sz w:val="22"/>
          <w:szCs w:val="22"/>
        </w:rPr>
        <w:footnoteRef/>
      </w:r>
      <w:r w:rsidRPr="00844FEA">
        <w:rPr>
          <w:rFonts w:ascii="Calibri" w:hAnsi="Calibri" w:cs="Calibri"/>
          <w:i/>
          <w:iCs/>
          <w:sz w:val="22"/>
          <w:szCs w:val="22"/>
        </w:rPr>
        <w:t xml:space="preserve"> Po evropski jezikovni lestvici CEFR (6 jezikovnih ravni – A1, A2, B1, B2, C1 in C2)</w:t>
      </w:r>
    </w:p>
  </w:footnote>
  <w:footnote w:id="3">
    <w:p w14:paraId="56DDD392" w14:textId="77777777" w:rsidR="00D2134C" w:rsidRPr="00844FEA" w:rsidRDefault="00D2134C" w:rsidP="00D2134C">
      <w:pPr>
        <w:pStyle w:val="Sprotnaopomba-besedilo"/>
        <w:rPr>
          <w:rFonts w:ascii="Calibri" w:hAnsi="Calibri" w:cs="Calibri"/>
          <w:i/>
          <w:iCs/>
          <w:sz w:val="22"/>
          <w:szCs w:val="22"/>
        </w:rPr>
      </w:pPr>
      <w:r w:rsidRPr="00844FEA">
        <w:rPr>
          <w:rStyle w:val="Sprotnaopomba-sklic"/>
          <w:rFonts w:ascii="Calibri" w:hAnsi="Calibri" w:cs="Calibri"/>
          <w:i/>
          <w:iCs/>
          <w:sz w:val="22"/>
          <w:szCs w:val="22"/>
        </w:rPr>
        <w:footnoteRef/>
      </w:r>
      <w:r w:rsidRPr="00844FEA">
        <w:rPr>
          <w:rFonts w:ascii="Calibri" w:hAnsi="Calibri" w:cs="Calibri"/>
          <w:i/>
          <w:iCs/>
          <w:sz w:val="22"/>
          <w:szCs w:val="22"/>
        </w:rPr>
        <w:t xml:space="preserve"> Po evropski jezikovni lestvici CEFR (6 jezikovnih ravni – A1, A2, B1, B2, C1 in C2)</w:t>
      </w:r>
    </w:p>
  </w:footnote>
  <w:footnote w:id="4">
    <w:p w14:paraId="7AEF0453" w14:textId="77777777" w:rsidR="00AA1EE1" w:rsidRPr="00844FEA" w:rsidRDefault="00AA1EE1" w:rsidP="00AA1EE1">
      <w:pPr>
        <w:pStyle w:val="Sprotnaopomba-besedilo"/>
        <w:rPr>
          <w:rFonts w:ascii="Calibri" w:hAnsi="Calibri" w:cs="Calibri"/>
          <w:i/>
          <w:iCs/>
          <w:sz w:val="22"/>
          <w:szCs w:val="22"/>
        </w:rPr>
      </w:pPr>
      <w:r w:rsidRPr="00844FEA">
        <w:rPr>
          <w:rStyle w:val="Sprotnaopomba-sklic"/>
          <w:rFonts w:ascii="Calibri" w:hAnsi="Calibri" w:cs="Calibri"/>
          <w:i/>
          <w:iCs/>
          <w:sz w:val="22"/>
          <w:szCs w:val="22"/>
        </w:rPr>
        <w:footnoteRef/>
      </w:r>
      <w:r w:rsidRPr="00844FEA">
        <w:rPr>
          <w:rFonts w:ascii="Calibri" w:hAnsi="Calibri" w:cs="Calibri"/>
          <w:i/>
          <w:iCs/>
          <w:sz w:val="22"/>
          <w:szCs w:val="22"/>
        </w:rPr>
        <w:t xml:space="preserve"> Po evropski jezikovni lestvici CEFR (6 jezikovnih ravni – A1, A2, B1, B2, C1 in C2)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567139234" name="Slika 1567139234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58EB28E9" w:rsidR="00B745D6" w:rsidRPr="000C38B9" w:rsidRDefault="006B0E1E" w:rsidP="006B0E1E">
    <w:pPr>
      <w:tabs>
        <w:tab w:val="center" w:pos="4211"/>
        <w:tab w:val="left" w:pos="4605"/>
      </w:tabs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>
      <w:rPr>
        <w:noProof/>
        <w:sz w:val="20"/>
        <w:szCs w:val="20"/>
        <w:lang w:eastAsia="sl-SI"/>
      </w:rPr>
      <w:drawing>
        <wp:anchor distT="0" distB="0" distL="114300" distR="114300" simplePos="0" relativeHeight="251660288" behindDoc="0" locked="0" layoutInCell="1" allowOverlap="1" wp14:anchorId="3F0FE374" wp14:editId="25688EF5">
          <wp:simplePos x="0" y="0"/>
          <wp:positionH relativeFrom="page">
            <wp:posOffset>3600450</wp:posOffset>
          </wp:positionH>
          <wp:positionV relativeFrom="paragraph">
            <wp:posOffset>-327025</wp:posOffset>
          </wp:positionV>
          <wp:extent cx="3322320" cy="1002665"/>
          <wp:effectExtent l="0" t="0" r="0" b="6985"/>
          <wp:wrapNone/>
          <wp:docPr id="139637232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2320" cy="100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5D6" w:rsidRPr="000C38B9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25C90734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7855E67A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0C38B9">
      <w:rPr>
        <w:rFonts w:ascii="Republika" w:hAnsi="Republika"/>
        <w:sz w:val="20"/>
        <w:szCs w:val="20"/>
      </w:rPr>
      <w:t>REPUBLIKA SLOVENIJA</w:t>
    </w:r>
    <w:r>
      <w:rPr>
        <w:rFonts w:ascii="Republika" w:hAnsi="Republika"/>
        <w:sz w:val="20"/>
        <w:szCs w:val="20"/>
      </w:rPr>
      <w:tab/>
    </w:r>
    <w:r>
      <w:rPr>
        <w:rFonts w:ascii="Republika" w:hAnsi="Republika"/>
        <w:sz w:val="20"/>
        <w:szCs w:val="20"/>
      </w:rPr>
      <w:tab/>
    </w:r>
  </w:p>
  <w:p w14:paraId="05B058D2" w14:textId="77777777" w:rsidR="00CF4198" w:rsidRDefault="00B745D6" w:rsidP="00CF4198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 xml:space="preserve">ZA </w:t>
    </w:r>
    <w:r w:rsidR="00CF4198">
      <w:rPr>
        <w:rFonts w:ascii="Republika" w:hAnsi="Republika"/>
        <w:b/>
        <w:caps/>
      </w:rPr>
      <w:t>LOKANO SAMOUPRAVO,</w:t>
    </w:r>
  </w:p>
  <w:p w14:paraId="355CAA7B" w14:textId="478BCAAD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>
      <w:rPr>
        <w:rFonts w:ascii="Republika" w:hAnsi="Republika"/>
        <w:b/>
        <w:caps/>
      </w:rPr>
      <w:t>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B710D"/>
    <w:multiLevelType w:val="hybridMultilevel"/>
    <w:tmpl w:val="C28E3E16"/>
    <w:lvl w:ilvl="0" w:tplc="5EFAF06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10"/>
  </w:num>
  <w:num w:numId="2" w16cid:durableId="1946502087">
    <w:abstractNumId w:val="14"/>
  </w:num>
  <w:num w:numId="3" w16cid:durableId="1529836566">
    <w:abstractNumId w:val="0"/>
  </w:num>
  <w:num w:numId="4" w16cid:durableId="104928311">
    <w:abstractNumId w:val="16"/>
  </w:num>
  <w:num w:numId="5" w16cid:durableId="793910774">
    <w:abstractNumId w:val="13"/>
  </w:num>
  <w:num w:numId="6" w16cid:durableId="1385908561">
    <w:abstractNumId w:val="29"/>
  </w:num>
  <w:num w:numId="7" w16cid:durableId="325400301">
    <w:abstractNumId w:val="19"/>
  </w:num>
  <w:num w:numId="8" w16cid:durableId="300810403">
    <w:abstractNumId w:val="32"/>
  </w:num>
  <w:num w:numId="9" w16cid:durableId="1519470327">
    <w:abstractNumId w:val="8"/>
  </w:num>
  <w:num w:numId="10" w16cid:durableId="1959801308">
    <w:abstractNumId w:val="25"/>
  </w:num>
  <w:num w:numId="11" w16cid:durableId="1005548970">
    <w:abstractNumId w:val="2"/>
  </w:num>
  <w:num w:numId="12" w16cid:durableId="369187300">
    <w:abstractNumId w:val="7"/>
  </w:num>
  <w:num w:numId="13" w16cid:durableId="679821271">
    <w:abstractNumId w:val="4"/>
  </w:num>
  <w:num w:numId="14" w16cid:durableId="495876445">
    <w:abstractNumId w:val="22"/>
  </w:num>
  <w:num w:numId="15" w16cid:durableId="711197653">
    <w:abstractNumId w:val="15"/>
  </w:num>
  <w:num w:numId="16" w16cid:durableId="1088308116">
    <w:abstractNumId w:val="1"/>
  </w:num>
  <w:num w:numId="17" w16cid:durableId="1593734516">
    <w:abstractNumId w:val="24"/>
  </w:num>
  <w:num w:numId="18" w16cid:durableId="993920444">
    <w:abstractNumId w:val="17"/>
  </w:num>
  <w:num w:numId="19" w16cid:durableId="87190994">
    <w:abstractNumId w:val="6"/>
  </w:num>
  <w:num w:numId="20" w16cid:durableId="1677880655">
    <w:abstractNumId w:val="5"/>
  </w:num>
  <w:num w:numId="21" w16cid:durableId="1248617211">
    <w:abstractNumId w:val="28"/>
  </w:num>
  <w:num w:numId="22" w16cid:durableId="201796689">
    <w:abstractNumId w:val="18"/>
  </w:num>
  <w:num w:numId="23" w16cid:durableId="24986909">
    <w:abstractNumId w:val="20"/>
  </w:num>
  <w:num w:numId="24" w16cid:durableId="565920166">
    <w:abstractNumId w:val="31"/>
  </w:num>
  <w:num w:numId="25" w16cid:durableId="571043989">
    <w:abstractNumId w:val="21"/>
  </w:num>
  <w:num w:numId="26" w16cid:durableId="1684437392">
    <w:abstractNumId w:val="9"/>
  </w:num>
  <w:num w:numId="27" w16cid:durableId="396978609">
    <w:abstractNumId w:val="30"/>
  </w:num>
  <w:num w:numId="28" w16cid:durableId="864446570">
    <w:abstractNumId w:val="27"/>
  </w:num>
  <w:num w:numId="29" w16cid:durableId="688870752">
    <w:abstractNumId w:val="23"/>
  </w:num>
  <w:num w:numId="30" w16cid:durableId="234585427">
    <w:abstractNumId w:val="11"/>
  </w:num>
  <w:num w:numId="31" w16cid:durableId="1756897544">
    <w:abstractNumId w:val="12"/>
  </w:num>
  <w:num w:numId="32" w16cid:durableId="612638831">
    <w:abstractNumId w:val="3"/>
  </w:num>
  <w:num w:numId="33" w16cid:durableId="1182086840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12D93"/>
    <w:rsid w:val="00017FA2"/>
    <w:rsid w:val="000216C9"/>
    <w:rsid w:val="00021832"/>
    <w:rsid w:val="00023A88"/>
    <w:rsid w:val="00032882"/>
    <w:rsid w:val="0003611A"/>
    <w:rsid w:val="000370D3"/>
    <w:rsid w:val="00043ACB"/>
    <w:rsid w:val="00044084"/>
    <w:rsid w:val="000452F7"/>
    <w:rsid w:val="00060315"/>
    <w:rsid w:val="00061815"/>
    <w:rsid w:val="00061DFA"/>
    <w:rsid w:val="00061FB7"/>
    <w:rsid w:val="0006585F"/>
    <w:rsid w:val="00066A08"/>
    <w:rsid w:val="0006793E"/>
    <w:rsid w:val="000706F0"/>
    <w:rsid w:val="00070AF8"/>
    <w:rsid w:val="00073901"/>
    <w:rsid w:val="00082899"/>
    <w:rsid w:val="00084067"/>
    <w:rsid w:val="000846F8"/>
    <w:rsid w:val="000862BE"/>
    <w:rsid w:val="00093BFF"/>
    <w:rsid w:val="000A2CC3"/>
    <w:rsid w:val="000A3D3E"/>
    <w:rsid w:val="000A5A3F"/>
    <w:rsid w:val="000A5F03"/>
    <w:rsid w:val="000A7238"/>
    <w:rsid w:val="000B0EF1"/>
    <w:rsid w:val="000B2CF5"/>
    <w:rsid w:val="000B567D"/>
    <w:rsid w:val="000C1F4D"/>
    <w:rsid w:val="000C38B9"/>
    <w:rsid w:val="000D0989"/>
    <w:rsid w:val="000E3045"/>
    <w:rsid w:val="000F047C"/>
    <w:rsid w:val="000F1CB3"/>
    <w:rsid w:val="000F381D"/>
    <w:rsid w:val="000F529D"/>
    <w:rsid w:val="000F799B"/>
    <w:rsid w:val="0010093B"/>
    <w:rsid w:val="00102FBE"/>
    <w:rsid w:val="00107AA8"/>
    <w:rsid w:val="00111800"/>
    <w:rsid w:val="00113E3D"/>
    <w:rsid w:val="001154E3"/>
    <w:rsid w:val="00120653"/>
    <w:rsid w:val="00120DE7"/>
    <w:rsid w:val="0012489E"/>
    <w:rsid w:val="001259AD"/>
    <w:rsid w:val="001314AA"/>
    <w:rsid w:val="0013402B"/>
    <w:rsid w:val="001357B2"/>
    <w:rsid w:val="00137932"/>
    <w:rsid w:val="0014263C"/>
    <w:rsid w:val="0014300A"/>
    <w:rsid w:val="00144546"/>
    <w:rsid w:val="0015178C"/>
    <w:rsid w:val="0015241D"/>
    <w:rsid w:val="00155AE8"/>
    <w:rsid w:val="001619ED"/>
    <w:rsid w:val="001703AD"/>
    <w:rsid w:val="00172251"/>
    <w:rsid w:val="001770E8"/>
    <w:rsid w:val="00180A3F"/>
    <w:rsid w:val="001859F4"/>
    <w:rsid w:val="001908E4"/>
    <w:rsid w:val="00191BF9"/>
    <w:rsid w:val="00194523"/>
    <w:rsid w:val="001A53D4"/>
    <w:rsid w:val="001B1DB0"/>
    <w:rsid w:val="001B2FC9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1C77"/>
    <w:rsid w:val="001F2844"/>
    <w:rsid w:val="001F5EF8"/>
    <w:rsid w:val="001F65CA"/>
    <w:rsid w:val="0020246A"/>
    <w:rsid w:val="00202556"/>
    <w:rsid w:val="00202A77"/>
    <w:rsid w:val="00207040"/>
    <w:rsid w:val="00210F77"/>
    <w:rsid w:val="0021675C"/>
    <w:rsid w:val="00216893"/>
    <w:rsid w:val="0022158B"/>
    <w:rsid w:val="00222EC8"/>
    <w:rsid w:val="0022396A"/>
    <w:rsid w:val="00227537"/>
    <w:rsid w:val="00231646"/>
    <w:rsid w:val="00232F9E"/>
    <w:rsid w:val="002333F4"/>
    <w:rsid w:val="002339FE"/>
    <w:rsid w:val="0023451B"/>
    <w:rsid w:val="0023648F"/>
    <w:rsid w:val="002367D1"/>
    <w:rsid w:val="00237348"/>
    <w:rsid w:val="00241422"/>
    <w:rsid w:val="00241575"/>
    <w:rsid w:val="0024388A"/>
    <w:rsid w:val="00250E13"/>
    <w:rsid w:val="0025138A"/>
    <w:rsid w:val="00252BC5"/>
    <w:rsid w:val="0025508F"/>
    <w:rsid w:val="00256EB7"/>
    <w:rsid w:val="00264BB0"/>
    <w:rsid w:val="00271CE5"/>
    <w:rsid w:val="0027272B"/>
    <w:rsid w:val="00273210"/>
    <w:rsid w:val="002805BE"/>
    <w:rsid w:val="00282020"/>
    <w:rsid w:val="0028251C"/>
    <w:rsid w:val="00295C1C"/>
    <w:rsid w:val="00295C88"/>
    <w:rsid w:val="002A3428"/>
    <w:rsid w:val="002A3807"/>
    <w:rsid w:val="002A7499"/>
    <w:rsid w:val="002B1AED"/>
    <w:rsid w:val="002B251E"/>
    <w:rsid w:val="002B4118"/>
    <w:rsid w:val="002B72A8"/>
    <w:rsid w:val="002C0B59"/>
    <w:rsid w:val="002C1D29"/>
    <w:rsid w:val="002C369C"/>
    <w:rsid w:val="002D58A0"/>
    <w:rsid w:val="002D7A79"/>
    <w:rsid w:val="002E3898"/>
    <w:rsid w:val="002F0A4B"/>
    <w:rsid w:val="002F52FF"/>
    <w:rsid w:val="002F5451"/>
    <w:rsid w:val="002F5F32"/>
    <w:rsid w:val="00300372"/>
    <w:rsid w:val="00300EDF"/>
    <w:rsid w:val="00303474"/>
    <w:rsid w:val="003041BE"/>
    <w:rsid w:val="00306915"/>
    <w:rsid w:val="003143B0"/>
    <w:rsid w:val="0032481F"/>
    <w:rsid w:val="003266E1"/>
    <w:rsid w:val="0032685A"/>
    <w:rsid w:val="003323A4"/>
    <w:rsid w:val="00332F32"/>
    <w:rsid w:val="00337479"/>
    <w:rsid w:val="00341E62"/>
    <w:rsid w:val="00343576"/>
    <w:rsid w:val="00344E44"/>
    <w:rsid w:val="00347E24"/>
    <w:rsid w:val="0035369D"/>
    <w:rsid w:val="00357E7F"/>
    <w:rsid w:val="003636BF"/>
    <w:rsid w:val="00363966"/>
    <w:rsid w:val="00365CD3"/>
    <w:rsid w:val="00370828"/>
    <w:rsid w:val="00373E3D"/>
    <w:rsid w:val="0037479F"/>
    <w:rsid w:val="00374E86"/>
    <w:rsid w:val="003845B4"/>
    <w:rsid w:val="003854A3"/>
    <w:rsid w:val="0038722D"/>
    <w:rsid w:val="00387B1A"/>
    <w:rsid w:val="00392E7B"/>
    <w:rsid w:val="003A0068"/>
    <w:rsid w:val="003A01EB"/>
    <w:rsid w:val="003A3841"/>
    <w:rsid w:val="003B1761"/>
    <w:rsid w:val="003B670D"/>
    <w:rsid w:val="003C0957"/>
    <w:rsid w:val="003C4D53"/>
    <w:rsid w:val="003E1C74"/>
    <w:rsid w:val="003F794B"/>
    <w:rsid w:val="00401142"/>
    <w:rsid w:val="00401ED5"/>
    <w:rsid w:val="00403889"/>
    <w:rsid w:val="00403E5F"/>
    <w:rsid w:val="00404EAF"/>
    <w:rsid w:val="004062DC"/>
    <w:rsid w:val="00407547"/>
    <w:rsid w:val="004133A2"/>
    <w:rsid w:val="0041503B"/>
    <w:rsid w:val="004209ED"/>
    <w:rsid w:val="00423CF0"/>
    <w:rsid w:val="00424977"/>
    <w:rsid w:val="00435FCD"/>
    <w:rsid w:val="00440761"/>
    <w:rsid w:val="00440EE5"/>
    <w:rsid w:val="00446D65"/>
    <w:rsid w:val="004479FC"/>
    <w:rsid w:val="00447E98"/>
    <w:rsid w:val="00450D66"/>
    <w:rsid w:val="0046396D"/>
    <w:rsid w:val="00464C2A"/>
    <w:rsid w:val="004708CD"/>
    <w:rsid w:val="0047145E"/>
    <w:rsid w:val="004727CD"/>
    <w:rsid w:val="00476BD2"/>
    <w:rsid w:val="00476CAC"/>
    <w:rsid w:val="00477013"/>
    <w:rsid w:val="0048291C"/>
    <w:rsid w:val="004832DC"/>
    <w:rsid w:val="004871C8"/>
    <w:rsid w:val="00496C5C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D2DAF"/>
    <w:rsid w:val="004D558D"/>
    <w:rsid w:val="004E7B66"/>
    <w:rsid w:val="00501310"/>
    <w:rsid w:val="00502E41"/>
    <w:rsid w:val="00514F5D"/>
    <w:rsid w:val="00515635"/>
    <w:rsid w:val="005207C8"/>
    <w:rsid w:val="00523F1D"/>
    <w:rsid w:val="00526246"/>
    <w:rsid w:val="00534A5E"/>
    <w:rsid w:val="005369DF"/>
    <w:rsid w:val="00537C34"/>
    <w:rsid w:val="00541816"/>
    <w:rsid w:val="00542EB2"/>
    <w:rsid w:val="00543F9A"/>
    <w:rsid w:val="00546E52"/>
    <w:rsid w:val="00550F83"/>
    <w:rsid w:val="00551933"/>
    <w:rsid w:val="00552391"/>
    <w:rsid w:val="00554B8B"/>
    <w:rsid w:val="00555390"/>
    <w:rsid w:val="00562251"/>
    <w:rsid w:val="00562E77"/>
    <w:rsid w:val="005647BB"/>
    <w:rsid w:val="0056589E"/>
    <w:rsid w:val="00567106"/>
    <w:rsid w:val="005712A3"/>
    <w:rsid w:val="005723C2"/>
    <w:rsid w:val="00573A22"/>
    <w:rsid w:val="00575163"/>
    <w:rsid w:val="005757A1"/>
    <w:rsid w:val="00575E50"/>
    <w:rsid w:val="00583C3D"/>
    <w:rsid w:val="0059111F"/>
    <w:rsid w:val="00596E16"/>
    <w:rsid w:val="005A1461"/>
    <w:rsid w:val="005A1498"/>
    <w:rsid w:val="005A6264"/>
    <w:rsid w:val="005B35CD"/>
    <w:rsid w:val="005B3945"/>
    <w:rsid w:val="005B4663"/>
    <w:rsid w:val="005C116A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4807"/>
    <w:rsid w:val="005D6238"/>
    <w:rsid w:val="005D6A0E"/>
    <w:rsid w:val="005E1D3C"/>
    <w:rsid w:val="005E6189"/>
    <w:rsid w:val="005E7866"/>
    <w:rsid w:val="005F4CE8"/>
    <w:rsid w:val="006010B1"/>
    <w:rsid w:val="00610603"/>
    <w:rsid w:val="006200C9"/>
    <w:rsid w:val="006223EF"/>
    <w:rsid w:val="00622E9E"/>
    <w:rsid w:val="00623627"/>
    <w:rsid w:val="00624C80"/>
    <w:rsid w:val="00625170"/>
    <w:rsid w:val="0063198E"/>
    <w:rsid w:val="00632253"/>
    <w:rsid w:val="00633403"/>
    <w:rsid w:val="0063634C"/>
    <w:rsid w:val="006421CD"/>
    <w:rsid w:val="00642714"/>
    <w:rsid w:val="006455CE"/>
    <w:rsid w:val="00646751"/>
    <w:rsid w:val="00646D35"/>
    <w:rsid w:val="00651FCC"/>
    <w:rsid w:val="0065226C"/>
    <w:rsid w:val="00653A68"/>
    <w:rsid w:val="006560ED"/>
    <w:rsid w:val="006562FA"/>
    <w:rsid w:val="00656B90"/>
    <w:rsid w:val="006650F6"/>
    <w:rsid w:val="0067125C"/>
    <w:rsid w:val="00672498"/>
    <w:rsid w:val="00681968"/>
    <w:rsid w:val="00681E48"/>
    <w:rsid w:val="00685065"/>
    <w:rsid w:val="006852F4"/>
    <w:rsid w:val="00690D03"/>
    <w:rsid w:val="0069117B"/>
    <w:rsid w:val="00693403"/>
    <w:rsid w:val="00695120"/>
    <w:rsid w:val="0069569F"/>
    <w:rsid w:val="006969FA"/>
    <w:rsid w:val="006A129F"/>
    <w:rsid w:val="006A5BEA"/>
    <w:rsid w:val="006A6FC6"/>
    <w:rsid w:val="006B0A2E"/>
    <w:rsid w:val="006B0BA9"/>
    <w:rsid w:val="006B0E1E"/>
    <w:rsid w:val="006B2B83"/>
    <w:rsid w:val="006B38B2"/>
    <w:rsid w:val="006B4F5E"/>
    <w:rsid w:val="006B7E35"/>
    <w:rsid w:val="006C01FC"/>
    <w:rsid w:val="006D1E95"/>
    <w:rsid w:val="006D42D9"/>
    <w:rsid w:val="006D4984"/>
    <w:rsid w:val="006D534E"/>
    <w:rsid w:val="006E1B32"/>
    <w:rsid w:val="006F0B22"/>
    <w:rsid w:val="006F64D6"/>
    <w:rsid w:val="006F7F96"/>
    <w:rsid w:val="00700CC3"/>
    <w:rsid w:val="00702681"/>
    <w:rsid w:val="0070656A"/>
    <w:rsid w:val="007158F9"/>
    <w:rsid w:val="00717266"/>
    <w:rsid w:val="00717ED3"/>
    <w:rsid w:val="00722347"/>
    <w:rsid w:val="007249C7"/>
    <w:rsid w:val="00727686"/>
    <w:rsid w:val="00730EDC"/>
    <w:rsid w:val="00733017"/>
    <w:rsid w:val="0073666C"/>
    <w:rsid w:val="00743C33"/>
    <w:rsid w:val="00744A60"/>
    <w:rsid w:val="00744E38"/>
    <w:rsid w:val="00746EDE"/>
    <w:rsid w:val="00747F69"/>
    <w:rsid w:val="00753D93"/>
    <w:rsid w:val="00755765"/>
    <w:rsid w:val="00763F1A"/>
    <w:rsid w:val="00764B40"/>
    <w:rsid w:val="00770B24"/>
    <w:rsid w:val="00777C7C"/>
    <w:rsid w:val="00783310"/>
    <w:rsid w:val="0078463D"/>
    <w:rsid w:val="007847B5"/>
    <w:rsid w:val="00790879"/>
    <w:rsid w:val="007A4A6D"/>
    <w:rsid w:val="007A6097"/>
    <w:rsid w:val="007A709B"/>
    <w:rsid w:val="007A7CDF"/>
    <w:rsid w:val="007B0B48"/>
    <w:rsid w:val="007C1A8A"/>
    <w:rsid w:val="007C1E3E"/>
    <w:rsid w:val="007D1BCF"/>
    <w:rsid w:val="007D1EC0"/>
    <w:rsid w:val="007D2D23"/>
    <w:rsid w:val="007D6164"/>
    <w:rsid w:val="007D75CF"/>
    <w:rsid w:val="007E0D16"/>
    <w:rsid w:val="007E1778"/>
    <w:rsid w:val="007E2B63"/>
    <w:rsid w:val="007E6666"/>
    <w:rsid w:val="007E6DC5"/>
    <w:rsid w:val="007F1E0D"/>
    <w:rsid w:val="007F1E19"/>
    <w:rsid w:val="007F1FD3"/>
    <w:rsid w:val="007F7D2F"/>
    <w:rsid w:val="0080525A"/>
    <w:rsid w:val="00810378"/>
    <w:rsid w:val="00811E64"/>
    <w:rsid w:val="0081202F"/>
    <w:rsid w:val="00814213"/>
    <w:rsid w:val="00814D22"/>
    <w:rsid w:val="00815075"/>
    <w:rsid w:val="00815FFB"/>
    <w:rsid w:val="008206B4"/>
    <w:rsid w:val="0082218A"/>
    <w:rsid w:val="00825BE9"/>
    <w:rsid w:val="008327EA"/>
    <w:rsid w:val="008330E6"/>
    <w:rsid w:val="00833A9A"/>
    <w:rsid w:val="00837518"/>
    <w:rsid w:val="00844858"/>
    <w:rsid w:val="00844FEA"/>
    <w:rsid w:val="00847BAC"/>
    <w:rsid w:val="0085313F"/>
    <w:rsid w:val="00856825"/>
    <w:rsid w:val="0086077B"/>
    <w:rsid w:val="00863AF2"/>
    <w:rsid w:val="00872C07"/>
    <w:rsid w:val="0088043C"/>
    <w:rsid w:val="00881CD0"/>
    <w:rsid w:val="008830DD"/>
    <w:rsid w:val="00886459"/>
    <w:rsid w:val="00887AC3"/>
    <w:rsid w:val="008906C9"/>
    <w:rsid w:val="008908F8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26A"/>
    <w:rsid w:val="008C5738"/>
    <w:rsid w:val="008C67B7"/>
    <w:rsid w:val="008D04F0"/>
    <w:rsid w:val="008D1396"/>
    <w:rsid w:val="008D705E"/>
    <w:rsid w:val="008D71A6"/>
    <w:rsid w:val="008E36B8"/>
    <w:rsid w:val="008E6021"/>
    <w:rsid w:val="008E6275"/>
    <w:rsid w:val="008F27B5"/>
    <w:rsid w:val="008F3316"/>
    <w:rsid w:val="008F3500"/>
    <w:rsid w:val="008F48DD"/>
    <w:rsid w:val="00900A4F"/>
    <w:rsid w:val="009038BC"/>
    <w:rsid w:val="00905A18"/>
    <w:rsid w:val="009109E9"/>
    <w:rsid w:val="009111E2"/>
    <w:rsid w:val="00924E3C"/>
    <w:rsid w:val="00932E94"/>
    <w:rsid w:val="00935D37"/>
    <w:rsid w:val="009404C8"/>
    <w:rsid w:val="00946C49"/>
    <w:rsid w:val="009518C2"/>
    <w:rsid w:val="00952A63"/>
    <w:rsid w:val="00956928"/>
    <w:rsid w:val="009612BB"/>
    <w:rsid w:val="00964A6A"/>
    <w:rsid w:val="00966403"/>
    <w:rsid w:val="00971758"/>
    <w:rsid w:val="0097258D"/>
    <w:rsid w:val="0097566D"/>
    <w:rsid w:val="0097721C"/>
    <w:rsid w:val="00984F37"/>
    <w:rsid w:val="009851B3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35A5"/>
    <w:rsid w:val="009B561B"/>
    <w:rsid w:val="009B631A"/>
    <w:rsid w:val="009B6593"/>
    <w:rsid w:val="009C1D79"/>
    <w:rsid w:val="009D0397"/>
    <w:rsid w:val="009D2E15"/>
    <w:rsid w:val="009F0DCD"/>
    <w:rsid w:val="009F3B16"/>
    <w:rsid w:val="009F525B"/>
    <w:rsid w:val="00A052E7"/>
    <w:rsid w:val="00A10A90"/>
    <w:rsid w:val="00A11AD5"/>
    <w:rsid w:val="00A125C5"/>
    <w:rsid w:val="00A134CC"/>
    <w:rsid w:val="00A15066"/>
    <w:rsid w:val="00A177CE"/>
    <w:rsid w:val="00A26368"/>
    <w:rsid w:val="00A31F8D"/>
    <w:rsid w:val="00A336EF"/>
    <w:rsid w:val="00A3682E"/>
    <w:rsid w:val="00A47112"/>
    <w:rsid w:val="00A5039D"/>
    <w:rsid w:val="00A5063D"/>
    <w:rsid w:val="00A50910"/>
    <w:rsid w:val="00A522E9"/>
    <w:rsid w:val="00A52639"/>
    <w:rsid w:val="00A54E87"/>
    <w:rsid w:val="00A55A46"/>
    <w:rsid w:val="00A57425"/>
    <w:rsid w:val="00A632AC"/>
    <w:rsid w:val="00A639DC"/>
    <w:rsid w:val="00A63A9B"/>
    <w:rsid w:val="00A6495C"/>
    <w:rsid w:val="00A65859"/>
    <w:rsid w:val="00A65EE7"/>
    <w:rsid w:val="00A663A0"/>
    <w:rsid w:val="00A70133"/>
    <w:rsid w:val="00A740C6"/>
    <w:rsid w:val="00A741DF"/>
    <w:rsid w:val="00A74FE0"/>
    <w:rsid w:val="00A8009F"/>
    <w:rsid w:val="00AA1EE1"/>
    <w:rsid w:val="00AA738F"/>
    <w:rsid w:val="00AB026A"/>
    <w:rsid w:val="00AB1B1F"/>
    <w:rsid w:val="00AB3817"/>
    <w:rsid w:val="00AB7EF3"/>
    <w:rsid w:val="00AC3CB2"/>
    <w:rsid w:val="00AC66B4"/>
    <w:rsid w:val="00AD49CE"/>
    <w:rsid w:val="00AD61B7"/>
    <w:rsid w:val="00AE148F"/>
    <w:rsid w:val="00AE1A72"/>
    <w:rsid w:val="00AE3D6D"/>
    <w:rsid w:val="00AE3E18"/>
    <w:rsid w:val="00AE4EE3"/>
    <w:rsid w:val="00AE68FB"/>
    <w:rsid w:val="00B02545"/>
    <w:rsid w:val="00B03033"/>
    <w:rsid w:val="00B03804"/>
    <w:rsid w:val="00B117DD"/>
    <w:rsid w:val="00B1225B"/>
    <w:rsid w:val="00B123A9"/>
    <w:rsid w:val="00B12BF7"/>
    <w:rsid w:val="00B17141"/>
    <w:rsid w:val="00B21007"/>
    <w:rsid w:val="00B22985"/>
    <w:rsid w:val="00B2394B"/>
    <w:rsid w:val="00B26082"/>
    <w:rsid w:val="00B31575"/>
    <w:rsid w:val="00B31D00"/>
    <w:rsid w:val="00B41DA9"/>
    <w:rsid w:val="00B41E63"/>
    <w:rsid w:val="00B43787"/>
    <w:rsid w:val="00B47095"/>
    <w:rsid w:val="00B477C4"/>
    <w:rsid w:val="00B52FD1"/>
    <w:rsid w:val="00B54FAA"/>
    <w:rsid w:val="00B73A11"/>
    <w:rsid w:val="00B745D6"/>
    <w:rsid w:val="00B74A2E"/>
    <w:rsid w:val="00B756A5"/>
    <w:rsid w:val="00B76818"/>
    <w:rsid w:val="00B836D9"/>
    <w:rsid w:val="00B83B91"/>
    <w:rsid w:val="00B83E6E"/>
    <w:rsid w:val="00B8547D"/>
    <w:rsid w:val="00B91A27"/>
    <w:rsid w:val="00B94E40"/>
    <w:rsid w:val="00B97B10"/>
    <w:rsid w:val="00BA0B65"/>
    <w:rsid w:val="00BA47FD"/>
    <w:rsid w:val="00BB1FA0"/>
    <w:rsid w:val="00BB639B"/>
    <w:rsid w:val="00BB77B0"/>
    <w:rsid w:val="00BD4B72"/>
    <w:rsid w:val="00BE42F8"/>
    <w:rsid w:val="00BE4768"/>
    <w:rsid w:val="00BE6E57"/>
    <w:rsid w:val="00BF2652"/>
    <w:rsid w:val="00BF414A"/>
    <w:rsid w:val="00BF4B1C"/>
    <w:rsid w:val="00BF52D0"/>
    <w:rsid w:val="00BF782E"/>
    <w:rsid w:val="00C01A63"/>
    <w:rsid w:val="00C075CA"/>
    <w:rsid w:val="00C11AD4"/>
    <w:rsid w:val="00C12B34"/>
    <w:rsid w:val="00C178B1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0ED"/>
    <w:rsid w:val="00C52AF0"/>
    <w:rsid w:val="00C56693"/>
    <w:rsid w:val="00C630E1"/>
    <w:rsid w:val="00C65F05"/>
    <w:rsid w:val="00C67E93"/>
    <w:rsid w:val="00C722D5"/>
    <w:rsid w:val="00C82E25"/>
    <w:rsid w:val="00C83F69"/>
    <w:rsid w:val="00C84FD6"/>
    <w:rsid w:val="00C870FF"/>
    <w:rsid w:val="00C910E7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9AA"/>
    <w:rsid w:val="00CC4F46"/>
    <w:rsid w:val="00CC61FD"/>
    <w:rsid w:val="00CD3C52"/>
    <w:rsid w:val="00CD5078"/>
    <w:rsid w:val="00CD63B2"/>
    <w:rsid w:val="00CD7D59"/>
    <w:rsid w:val="00CE4D37"/>
    <w:rsid w:val="00CE7514"/>
    <w:rsid w:val="00CF4198"/>
    <w:rsid w:val="00CF5EB7"/>
    <w:rsid w:val="00CF704B"/>
    <w:rsid w:val="00D0004D"/>
    <w:rsid w:val="00D04718"/>
    <w:rsid w:val="00D07187"/>
    <w:rsid w:val="00D105C2"/>
    <w:rsid w:val="00D10D3B"/>
    <w:rsid w:val="00D11569"/>
    <w:rsid w:val="00D13754"/>
    <w:rsid w:val="00D2134C"/>
    <w:rsid w:val="00D248DE"/>
    <w:rsid w:val="00D26261"/>
    <w:rsid w:val="00D31518"/>
    <w:rsid w:val="00D43295"/>
    <w:rsid w:val="00D451CC"/>
    <w:rsid w:val="00D477DD"/>
    <w:rsid w:val="00D53A94"/>
    <w:rsid w:val="00D555C3"/>
    <w:rsid w:val="00D56EE3"/>
    <w:rsid w:val="00D62426"/>
    <w:rsid w:val="00D629CD"/>
    <w:rsid w:val="00D7758B"/>
    <w:rsid w:val="00D81184"/>
    <w:rsid w:val="00D8187C"/>
    <w:rsid w:val="00D82873"/>
    <w:rsid w:val="00D83B30"/>
    <w:rsid w:val="00D8542D"/>
    <w:rsid w:val="00D85B56"/>
    <w:rsid w:val="00D87752"/>
    <w:rsid w:val="00D9583A"/>
    <w:rsid w:val="00DA3ED1"/>
    <w:rsid w:val="00DA3FE1"/>
    <w:rsid w:val="00DA70EE"/>
    <w:rsid w:val="00DA7D73"/>
    <w:rsid w:val="00DB7466"/>
    <w:rsid w:val="00DC0C88"/>
    <w:rsid w:val="00DC1A6D"/>
    <w:rsid w:val="00DC4B2D"/>
    <w:rsid w:val="00DC54F9"/>
    <w:rsid w:val="00DC6A71"/>
    <w:rsid w:val="00DC71E8"/>
    <w:rsid w:val="00DE17A5"/>
    <w:rsid w:val="00DE346A"/>
    <w:rsid w:val="00DE4B4B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5BC5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0ACF"/>
    <w:rsid w:val="00E6249A"/>
    <w:rsid w:val="00E71266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67A9"/>
    <w:rsid w:val="00EA7064"/>
    <w:rsid w:val="00EB230A"/>
    <w:rsid w:val="00EB4127"/>
    <w:rsid w:val="00EB54F7"/>
    <w:rsid w:val="00EB7A72"/>
    <w:rsid w:val="00EC0549"/>
    <w:rsid w:val="00EC64EB"/>
    <w:rsid w:val="00ED436E"/>
    <w:rsid w:val="00ED5F76"/>
    <w:rsid w:val="00ED6763"/>
    <w:rsid w:val="00EF2705"/>
    <w:rsid w:val="00EF7E59"/>
    <w:rsid w:val="00F02861"/>
    <w:rsid w:val="00F05FA4"/>
    <w:rsid w:val="00F07735"/>
    <w:rsid w:val="00F203B3"/>
    <w:rsid w:val="00F23D07"/>
    <w:rsid w:val="00F240BB"/>
    <w:rsid w:val="00F31412"/>
    <w:rsid w:val="00F3155E"/>
    <w:rsid w:val="00F349BB"/>
    <w:rsid w:val="00F40545"/>
    <w:rsid w:val="00F41AEA"/>
    <w:rsid w:val="00F42E7F"/>
    <w:rsid w:val="00F46724"/>
    <w:rsid w:val="00F51E77"/>
    <w:rsid w:val="00F55428"/>
    <w:rsid w:val="00F57E0E"/>
    <w:rsid w:val="00F57FED"/>
    <w:rsid w:val="00F63C82"/>
    <w:rsid w:val="00F6752A"/>
    <w:rsid w:val="00F71818"/>
    <w:rsid w:val="00F720F0"/>
    <w:rsid w:val="00F74168"/>
    <w:rsid w:val="00F752E2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16A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182</TotalTime>
  <Pages>10</Pages>
  <Words>2058</Words>
  <Characters>11735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13766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743</cp:revision>
  <cp:lastPrinted>2014-11-11T11:21:00Z</cp:lastPrinted>
  <dcterms:created xsi:type="dcterms:W3CDTF">2024-04-05T08:23:00Z</dcterms:created>
  <dcterms:modified xsi:type="dcterms:W3CDTF">2026-09-09T13:01:00Z</dcterms:modified>
</cp:coreProperties>
</file>